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51076" w14:textId="15B3C585" w:rsidR="00F83817" w:rsidRDefault="00F83817" w:rsidP="00F838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</w:t>
        </w:r>
        <w:r w:rsidR="005F3B8A" w:rsidRPr="005F3B8A">
          <w:rPr>
            <w:b/>
            <w:i/>
            <w:noProof/>
            <w:sz w:val="28"/>
          </w:rPr>
          <w:t>5841</w:t>
        </w:r>
      </w:fldSimple>
    </w:p>
    <w:p w14:paraId="55C56B96" w14:textId="77777777" w:rsidR="00F83817" w:rsidRDefault="00000000" w:rsidP="00F838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3817" w:rsidRPr="00BA51D9">
          <w:rPr>
            <w:b/>
            <w:noProof/>
            <w:sz w:val="24"/>
          </w:rPr>
          <w:t>Maastricht</w:t>
        </w:r>
      </w:fldSimple>
      <w:r w:rsidR="00F83817">
        <w:rPr>
          <w:b/>
          <w:noProof/>
          <w:sz w:val="24"/>
        </w:rPr>
        <w:t xml:space="preserve">, </w:t>
      </w:r>
      <w:fldSimple w:instr=" DOCPROPERTY  Country  \* MERGEFORMAT ">
        <w:r w:rsidR="00F83817" w:rsidRPr="00BA51D9">
          <w:rPr>
            <w:b/>
            <w:noProof/>
            <w:sz w:val="24"/>
          </w:rPr>
          <w:t>Netherlands</w:t>
        </w:r>
      </w:fldSimple>
      <w:r w:rsidR="00F83817">
        <w:rPr>
          <w:b/>
          <w:noProof/>
          <w:sz w:val="24"/>
        </w:rPr>
        <w:t xml:space="preserve">, </w:t>
      </w:r>
      <w:fldSimple w:instr=" DOCPROPERTY  StartDate  \* MERGEFORMAT ">
        <w:r w:rsidR="00F83817" w:rsidRPr="00BA51D9">
          <w:rPr>
            <w:b/>
            <w:noProof/>
            <w:sz w:val="24"/>
          </w:rPr>
          <w:t>19th Aug 2024</w:t>
        </w:r>
      </w:fldSimple>
      <w:r w:rsidR="00F83817">
        <w:rPr>
          <w:b/>
          <w:noProof/>
          <w:sz w:val="24"/>
        </w:rPr>
        <w:t xml:space="preserve"> - </w:t>
      </w:r>
      <w:fldSimple w:instr=" DOCPROPERTY  EndDate  \* MERGEFORMAT ">
        <w:r w:rsidR="00F83817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817" w14:paraId="25A2F04F" w14:textId="77777777" w:rsidTr="00E84D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D48EA" w14:textId="77777777" w:rsidR="00F83817" w:rsidRDefault="00F83817" w:rsidP="00E84D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3817" w14:paraId="7FE2DEA7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9BC1F" w14:textId="77777777" w:rsidR="00F83817" w:rsidRDefault="00F83817" w:rsidP="00E8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817" w14:paraId="27082BD4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B45D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78C41BD" w14:textId="77777777" w:rsidTr="00E84DF7">
        <w:tc>
          <w:tcPr>
            <w:tcW w:w="142" w:type="dxa"/>
            <w:tcBorders>
              <w:left w:val="single" w:sz="4" w:space="0" w:color="auto"/>
            </w:tcBorders>
          </w:tcPr>
          <w:p w14:paraId="7F8627E6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5921F" w14:textId="77777777" w:rsidR="00F83817" w:rsidRPr="00410371" w:rsidRDefault="00000000" w:rsidP="00E84D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3817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48B39AEF" w14:textId="77777777" w:rsidR="00F83817" w:rsidRDefault="00F83817" w:rsidP="00E8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4B9D57" w14:textId="77777777" w:rsidR="00F83817" w:rsidRPr="00410371" w:rsidRDefault="00000000" w:rsidP="00E84D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3817"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48DFD644" w14:textId="77777777" w:rsidR="00F83817" w:rsidRDefault="00F83817" w:rsidP="00E84D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BC95E" w14:textId="0B4EA9C0" w:rsidR="00F83817" w:rsidRPr="00410371" w:rsidRDefault="005F3B8A" w:rsidP="00E84DF7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00D8ECC0" w14:textId="77777777" w:rsidR="00F83817" w:rsidRDefault="00F83817" w:rsidP="00E84D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F2DCF" w14:textId="77777777" w:rsidR="00F83817" w:rsidRPr="00410371" w:rsidRDefault="00000000" w:rsidP="00E84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3817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D308D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3E5E4DC6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2CDCF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52AE63B4" w14:textId="77777777" w:rsidTr="00E84D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A7B06" w14:textId="77777777" w:rsidR="00F83817" w:rsidRPr="00F25D98" w:rsidRDefault="00F83817" w:rsidP="00E84D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817" w14:paraId="6AF2F34F" w14:textId="77777777" w:rsidTr="00E84DF7">
        <w:tc>
          <w:tcPr>
            <w:tcW w:w="9641" w:type="dxa"/>
            <w:gridSpan w:val="9"/>
          </w:tcPr>
          <w:p w14:paraId="0733D80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D0015" w14:textId="77777777" w:rsidR="00F83817" w:rsidRDefault="00F83817" w:rsidP="00F838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817" w14:paraId="469343E1" w14:textId="77777777" w:rsidTr="00E84DF7">
        <w:tc>
          <w:tcPr>
            <w:tcW w:w="2835" w:type="dxa"/>
          </w:tcPr>
          <w:p w14:paraId="41A8EC23" w14:textId="77777777" w:rsidR="00F83817" w:rsidRDefault="00F83817" w:rsidP="00E84D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7D1A3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2024C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F24A2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1A9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E8F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E0BDFA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4DCA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F22C1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9FE56F" w14:textId="77777777" w:rsidR="00F83817" w:rsidRDefault="00F83817" w:rsidP="00F838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817" w14:paraId="1EF60DAC" w14:textId="77777777" w:rsidTr="00E84DF7">
        <w:tc>
          <w:tcPr>
            <w:tcW w:w="9640" w:type="dxa"/>
            <w:gridSpan w:val="11"/>
          </w:tcPr>
          <w:p w14:paraId="03318CE0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D76743F" w14:textId="77777777" w:rsidTr="00E84D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73DFA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17D08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3817">
                <w:t>Update of test case 6.4A.1.4 Frequency Error for NR CA for 5CCs</w:t>
              </w:r>
            </w:fldSimple>
          </w:p>
        </w:tc>
      </w:tr>
      <w:tr w:rsidR="00F83817" w14:paraId="53F17C4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045674A6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5BD08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2EABB4F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72397540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400B4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83817">
                <w:rPr>
                  <w:noProof/>
                </w:rPr>
                <w:t>NTT DOCOMO INC.</w:t>
              </w:r>
            </w:fldSimple>
          </w:p>
        </w:tc>
      </w:tr>
      <w:tr w:rsidR="00F83817" w14:paraId="25C0E1D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0C4A045B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5D960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F83817" w14:paraId="5B225AC1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73A49DCA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6406D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7F8BBF8D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5000910D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C991FD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381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F270D4" w14:textId="77777777" w:rsidR="00F83817" w:rsidRDefault="00F83817" w:rsidP="00E84D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F274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33D84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3817">
                <w:rPr>
                  <w:noProof/>
                </w:rPr>
                <w:t>2024-08-07</w:t>
              </w:r>
            </w:fldSimple>
          </w:p>
        </w:tc>
      </w:tr>
      <w:tr w:rsidR="00F83817" w14:paraId="368D2EE7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2F4072D1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199A9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CB26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E5A14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292FA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57C3B87E" w14:textId="77777777" w:rsidTr="00E84D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D2297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34F06A" w14:textId="77777777" w:rsidR="00F83817" w:rsidRDefault="00000000" w:rsidP="00E84D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38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8127C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A022D" w14:textId="77777777" w:rsidR="00F83817" w:rsidRDefault="00F83817" w:rsidP="00E84D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625E2E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3817">
                <w:rPr>
                  <w:noProof/>
                </w:rPr>
                <w:t>Rel-18</w:t>
              </w:r>
            </w:fldSimple>
          </w:p>
        </w:tc>
      </w:tr>
      <w:tr w:rsidR="00F83817" w14:paraId="53826A8E" w14:textId="77777777" w:rsidTr="00E84D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992F1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6E0DF" w14:textId="77777777" w:rsidR="00F83817" w:rsidRDefault="00F83817" w:rsidP="00E84D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7DA322" w14:textId="77777777" w:rsidR="00F83817" w:rsidRDefault="00F83817" w:rsidP="00E84D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7F3D7" w14:textId="77777777" w:rsidR="00F83817" w:rsidRPr="007C2097" w:rsidRDefault="00F83817" w:rsidP="00E84D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3817" w14:paraId="52155B23" w14:textId="77777777" w:rsidTr="00E84DF7">
        <w:tc>
          <w:tcPr>
            <w:tcW w:w="1843" w:type="dxa"/>
          </w:tcPr>
          <w:p w14:paraId="4D3E9AB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2ED4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416365A9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63D49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9DEC1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  <w:r>
              <w:rPr>
                <w:noProof/>
              </w:rPr>
              <w:t>5GS_NR_LTE-UEConTest</w:t>
            </w:r>
          </w:p>
        </w:tc>
      </w:tr>
      <w:tr w:rsidR="00F83817" w14:paraId="1E86A656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FCC2E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8B4A3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7933C619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7F1E8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821C0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 xml:space="preserve">.1.4 </w:t>
            </w:r>
            <w:r w:rsidRPr="004903C7">
              <w:t>Frequency error for CA (5UL CA)</w:t>
            </w:r>
          </w:p>
        </w:tc>
      </w:tr>
      <w:tr w:rsidR="00F83817" w14:paraId="3C691CA5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396F4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301CF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4979F2D6" w14:textId="77777777" w:rsidTr="00E84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CB37E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EC289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F83817" w14:paraId="3763EE65" w14:textId="77777777" w:rsidTr="00E84DF7">
        <w:tc>
          <w:tcPr>
            <w:tcW w:w="2694" w:type="dxa"/>
            <w:gridSpan w:val="2"/>
          </w:tcPr>
          <w:p w14:paraId="6665D953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F405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0501972A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D79BA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90A9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.1.4</w:t>
            </w:r>
          </w:p>
        </w:tc>
      </w:tr>
      <w:tr w:rsidR="00F83817" w14:paraId="04EA5DD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CBC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2B07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C375D4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68F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43A8C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6FB74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96EE0" w14:textId="77777777" w:rsidR="00F83817" w:rsidRDefault="00F83817" w:rsidP="00E84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F6A21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817" w14:paraId="664F61A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B50C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B61C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EA82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3B872CA" w14:textId="77777777" w:rsidR="00F83817" w:rsidRDefault="00F83817" w:rsidP="00E84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8913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817" w14:paraId="03ACAC3D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18BDA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ED14F" w14:textId="11167078" w:rsidR="00F83817" w:rsidRDefault="00DA7130" w:rsidP="00E84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967F" w14:textId="24E55D93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CA54F7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A3E81" w14:textId="19F70C2F" w:rsidR="00F83817" w:rsidRDefault="00DA7130" w:rsidP="00E84DF7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TS38.522 CR 0452</w:t>
            </w:r>
          </w:p>
        </w:tc>
      </w:tr>
      <w:tr w:rsidR="00F83817" w14:paraId="57DE1C5F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85DAE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E948E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FC34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08930F5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7E738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817" w14:paraId="2EAE1D26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3435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C16A8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57C40DA7" w14:textId="77777777" w:rsidTr="00E84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106C8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E078B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817" w:rsidRPr="008863B9" w14:paraId="20E4E412" w14:textId="77777777" w:rsidTr="00E84D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C9550" w14:textId="77777777" w:rsidR="00F83817" w:rsidRPr="008863B9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08E923" w14:textId="77777777" w:rsidR="00F83817" w:rsidRPr="008863B9" w:rsidRDefault="00F83817" w:rsidP="00E84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817" w14:paraId="2045517D" w14:textId="77777777" w:rsidTr="005F3B8A">
        <w:trPr>
          <w:trHeight w:val="54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E3FDD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06B0B" w14:textId="19E26B4C" w:rsidR="005F3B8A" w:rsidRPr="005F3B8A" w:rsidRDefault="005F3B8A" w:rsidP="00943BC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3B8A">
              <w:rPr>
                <w:rFonts w:hint="eastAsia"/>
                <w:noProof/>
                <w:lang w:eastAsia="ja-JP"/>
              </w:rPr>
              <w:t>R5-245841</w:t>
            </w:r>
            <w:r w:rsidRPr="005F3B8A">
              <w:rPr>
                <w:noProof/>
                <w:lang w:eastAsia="ja-JP"/>
              </w:rPr>
              <w:t xml:space="preserve"> is the final version of the R5-244529, with the following changes</w:t>
            </w:r>
            <w:r w:rsidRPr="005F3B8A">
              <w:rPr>
                <w:rFonts w:hint="eastAsia"/>
                <w:noProof/>
                <w:lang w:eastAsia="ja-JP"/>
              </w:rPr>
              <w:t>.</w:t>
            </w:r>
          </w:p>
          <w:p w14:paraId="25B4B30A" w14:textId="25C961FA" w:rsidR="00F83817" w:rsidRPr="00943BC1" w:rsidRDefault="00175A2C" w:rsidP="00943BC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5F3B8A">
              <w:rPr>
                <w:noProof/>
                <w:lang w:eastAsia="ja-JP"/>
              </w:rPr>
              <w:t>R</w:t>
            </w:r>
            <w:r w:rsidRPr="005F3B8A">
              <w:rPr>
                <w:rFonts w:hint="eastAsia"/>
                <w:noProof/>
                <w:lang w:eastAsia="ja-JP"/>
              </w:rPr>
              <w:t xml:space="preserve">1 : </w:t>
            </w:r>
            <w:r w:rsidR="00943BC1" w:rsidRPr="005F3B8A">
              <w:rPr>
                <w:noProof/>
                <w:lang w:eastAsia="ja-JP"/>
              </w:rPr>
              <w:t>Remove</w:t>
            </w:r>
            <w:r w:rsidR="00943BC1" w:rsidRPr="005F3B8A">
              <w:rPr>
                <w:rFonts w:hint="eastAsia"/>
                <w:noProof/>
                <w:lang w:eastAsia="ja-JP"/>
              </w:rPr>
              <w:t>d</w:t>
            </w:r>
            <w:r w:rsidR="00943BC1" w:rsidRPr="005F3B8A">
              <w:rPr>
                <w:noProof/>
                <w:lang w:eastAsia="ja-JP"/>
              </w:rPr>
              <w:t xml:space="preserve"> and correct</w:t>
            </w:r>
            <w:r w:rsidR="00943BC1" w:rsidRPr="005F3B8A">
              <w:rPr>
                <w:rFonts w:hint="eastAsia"/>
                <w:noProof/>
                <w:lang w:eastAsia="ja-JP"/>
              </w:rPr>
              <w:t>ed</w:t>
            </w:r>
            <w:r w:rsidR="00943BC1" w:rsidRPr="005F3B8A">
              <w:rPr>
                <w:noProof/>
                <w:lang w:eastAsia="ja-JP"/>
              </w:rPr>
              <w:t xml:space="preserve"> the descriptions in Editor’s note</w:t>
            </w:r>
            <w:r w:rsidR="006B2B6B" w:rsidRPr="005F3B8A">
              <w:rPr>
                <w:noProof/>
                <w:lang w:eastAsia="ja-JP"/>
              </w:rPr>
              <w:t xml:space="preserve"> and </w:t>
            </w:r>
            <w:r w:rsidR="00943BC1" w:rsidRPr="005F3B8A">
              <w:rPr>
                <w:noProof/>
                <w:lang w:eastAsia="ja-JP"/>
              </w:rPr>
              <w:t>Test description</w:t>
            </w:r>
            <w:r w:rsidR="006B2B6B" w:rsidRPr="005F3B8A">
              <w:rPr>
                <w:noProof/>
                <w:lang w:eastAsia="ja-JP"/>
              </w:rPr>
              <w:t>.</w:t>
            </w:r>
          </w:p>
        </w:tc>
      </w:tr>
    </w:tbl>
    <w:p w14:paraId="1E53ED7F" w14:textId="77777777" w:rsidR="00F83817" w:rsidRDefault="00F83817" w:rsidP="00F83817">
      <w:pPr>
        <w:pStyle w:val="CRCoverPage"/>
        <w:spacing w:after="0"/>
        <w:rPr>
          <w:noProof/>
          <w:sz w:val="8"/>
          <w:szCs w:val="8"/>
        </w:rPr>
      </w:pPr>
    </w:p>
    <w:p w14:paraId="14CAE6C0" w14:textId="77777777" w:rsidR="00F83817" w:rsidRDefault="00F83817" w:rsidP="00F83817">
      <w:pPr>
        <w:rPr>
          <w:noProof/>
        </w:rPr>
        <w:sectPr w:rsidR="00F83817" w:rsidSect="00F8381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004302DA" w14:textId="77777777" w:rsidR="004B3565" w:rsidRDefault="004B3565" w:rsidP="004B3565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41BBA6D5" w:rsidR="005C1DD7" w:rsidRPr="00566E12" w:rsidRDefault="004B3565" w:rsidP="004B3565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77777777" w:rsidR="004903C7" w:rsidRDefault="004903C7" w:rsidP="004903C7">
      <w:pPr>
        <w:pStyle w:val="5"/>
      </w:pPr>
      <w:bookmarkStart w:id="14" w:name="_Toc84435629"/>
      <w:bookmarkStart w:id="15" w:name="_Toc92802802"/>
      <w:r>
        <w:t>6.4A.1.4</w:t>
      </w:r>
      <w:r>
        <w:tab/>
        <w:t>Frequency error for CA (5UL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 w:rsidRPr="003B046A">
          <w:t>Editor’s note: This clause is incomplete. T</w:t>
        </w:r>
        <w:r>
          <w:t>he following aspects are either missing or not yet determined:</w:t>
        </w:r>
      </w:ins>
    </w:p>
    <w:p w14:paraId="4EA42107" w14:textId="3B668EA1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>Measurement Uncertainties and Test Tolerance</w:t>
        </w:r>
        <w:r w:rsidRPr="005F3B8A">
          <w:t>s are FFS.</w:t>
        </w:r>
      </w:ins>
    </w:p>
    <w:p w14:paraId="0993EE7A" w14:textId="7DA6E36D" w:rsidR="004903C7" w:rsidRDefault="004903C7" w:rsidP="004903C7">
      <w:pPr>
        <w:pStyle w:val="H6"/>
        <w:rPr>
          <w:ins w:id="22" w:author="Syun Katou (加藤 駿)" w:date="2024-07-05T15:11:00Z" w16du:dateUtc="2024-07-05T06:11:00Z"/>
        </w:rPr>
      </w:pPr>
      <w:bookmarkStart w:id="23" w:name="_CR6_4A_1_3_1"/>
      <w:ins w:id="24" w:author="Syun Katou (加藤 駿)" w:date="2024-07-05T15:11:00Z" w16du:dateUtc="2024-07-05T06:11:00Z">
        <w:r>
          <w:t>6.4A.1.</w:t>
        </w:r>
      </w:ins>
      <w:ins w:id="25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26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3"/>
    <w:p w14:paraId="0B306523" w14:textId="77777777" w:rsidR="004903C7" w:rsidRDefault="004903C7" w:rsidP="004903C7">
      <w:pPr>
        <w:rPr>
          <w:ins w:id="27" w:author="Syun Katou (加藤 駿)" w:date="2024-07-05T15:11:00Z" w16du:dateUtc="2024-07-05T06:11:00Z"/>
        </w:rPr>
      </w:pPr>
      <w:ins w:id="28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29A93DDB" w:rsidR="004903C7" w:rsidRDefault="004903C7" w:rsidP="004903C7">
      <w:pPr>
        <w:pStyle w:val="H6"/>
        <w:rPr>
          <w:ins w:id="33" w:author="Syun Katou (加藤 駿)" w:date="2024-07-05T15:11:00Z" w16du:dateUtc="2024-07-05T06:11:00Z"/>
        </w:rPr>
      </w:pPr>
      <w:bookmarkStart w:id="34" w:name="_CR6_4A_1_3_2"/>
      <w:ins w:id="35" w:author="Syun Katou (加藤 駿)" w:date="2024-07-05T15:11:00Z" w16du:dateUtc="2024-07-05T06:11:00Z">
        <w:r>
          <w:t>6.4A.1.</w:t>
        </w:r>
      </w:ins>
      <w:ins w:id="36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37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4"/>
    <w:p w14:paraId="1FFC1CF6" w14:textId="7140E6AD" w:rsidR="004903C7" w:rsidRDefault="004903C7" w:rsidP="004903C7">
      <w:pPr>
        <w:rPr>
          <w:ins w:id="38" w:author="Syun Katou (加藤 駿)" w:date="2024-07-05T15:11:00Z" w16du:dateUtc="2024-07-05T06:11:00Z"/>
        </w:rPr>
      </w:pPr>
      <w:ins w:id="39" w:author="Syun Katou (加藤 駿)" w:date="2024-07-05T15:11:00Z" w16du:dateUtc="2024-07-05T06:11:00Z">
        <w:r>
          <w:t xml:space="preserve">This test case applies to all types of NR UE release 15 and forward that supports FR2 </w:t>
        </w:r>
        <w:r>
          <w:rPr>
            <w:rFonts w:hint="eastAsia"/>
            <w:lang w:eastAsia="ja-JP"/>
          </w:rPr>
          <w:t>5</w:t>
        </w:r>
        <w:r>
          <w:t>UL CA.</w:t>
        </w:r>
      </w:ins>
    </w:p>
    <w:p w14:paraId="25EFD38C" w14:textId="74350FEA" w:rsidR="004903C7" w:rsidRDefault="004903C7" w:rsidP="004903C7">
      <w:pPr>
        <w:pStyle w:val="H6"/>
        <w:rPr>
          <w:ins w:id="40" w:author="Syun Katou (加藤 駿)" w:date="2024-07-05T15:11:00Z" w16du:dateUtc="2024-07-05T06:11:00Z"/>
        </w:rPr>
      </w:pPr>
      <w:bookmarkStart w:id="41" w:name="_CR6_4A_1_3_3"/>
      <w:ins w:id="42" w:author="Syun Katou (加藤 駿)" w:date="2024-07-05T15:11:00Z" w16du:dateUtc="2024-07-05T06:11:00Z">
        <w:r>
          <w:t>6.4A.1.</w:t>
        </w:r>
      </w:ins>
      <w:ins w:id="43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44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1"/>
    <w:p w14:paraId="7C9374F4" w14:textId="77777777" w:rsidR="004903C7" w:rsidRDefault="004903C7" w:rsidP="004903C7">
      <w:pPr>
        <w:rPr>
          <w:ins w:id="45" w:author="Syun Katou (加藤 駿)" w:date="2024-07-05T15:11:00Z" w16du:dateUtc="2024-07-05T06:11:00Z"/>
          <w:color w:val="000000"/>
        </w:rPr>
      </w:pPr>
      <w:ins w:id="46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77A024B3" w:rsidR="004903C7" w:rsidRDefault="004903C7" w:rsidP="004903C7">
      <w:pPr>
        <w:pStyle w:val="H6"/>
        <w:rPr>
          <w:ins w:id="47" w:author="Syun Katou (加藤 駿)" w:date="2024-07-05T15:11:00Z" w16du:dateUtc="2024-07-05T06:11:00Z"/>
        </w:rPr>
      </w:pPr>
      <w:bookmarkStart w:id="48" w:name="_CR6_4A_1_3_4"/>
      <w:ins w:id="49" w:author="Syun Katou (加藤 駿)" w:date="2024-07-05T15:11:00Z" w16du:dateUtc="2024-07-05T06:11:00Z">
        <w:r>
          <w:t>6.4A.1.</w:t>
        </w:r>
      </w:ins>
      <w:ins w:id="50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51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48"/>
    <w:p w14:paraId="0CBF9943" w14:textId="77777777" w:rsidR="004903C7" w:rsidRDefault="004903C7" w:rsidP="004903C7">
      <w:pPr>
        <w:rPr>
          <w:ins w:id="52" w:author="Syun Katou (加藤 駿)" w:date="2024-07-05T15:11:00Z" w16du:dateUtc="2024-07-05T06:11:00Z"/>
        </w:rPr>
      </w:pPr>
      <w:ins w:id="53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534206D0" w:rsidR="004903C7" w:rsidRDefault="004903C7" w:rsidP="004903C7">
      <w:pPr>
        <w:pStyle w:val="B1"/>
        <w:rPr>
          <w:ins w:id="54" w:author="Syun Katou (加藤 駿)" w:date="2024-07-05T15:11:00Z" w16du:dateUtc="2024-07-05T06:11:00Z"/>
        </w:rPr>
      </w:pPr>
      <w:ins w:id="55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56" w:author="Syun Katou (加藤 駿)" w:date="2024-07-05T15:13:00Z" w16du:dateUtc="2024-07-05T06:13:00Z">
        <w:r>
          <w:rPr>
            <w:rFonts w:hint="eastAsia"/>
            <w:lang w:eastAsia="ja-JP"/>
          </w:rPr>
          <w:t>4</w:t>
        </w:r>
      </w:ins>
      <w:ins w:id="57" w:author="Syun Katou (加藤 駿)" w:date="2024-07-05T15:11:00Z" w16du:dateUtc="2024-07-05T06:11:00Z">
        <w:r>
          <w:t>.4-1.</w:t>
        </w:r>
      </w:ins>
    </w:p>
    <w:p w14:paraId="13736825" w14:textId="49F305EC" w:rsidR="004903C7" w:rsidRDefault="004903C7" w:rsidP="004903C7">
      <w:pPr>
        <w:pStyle w:val="TH"/>
        <w:rPr>
          <w:ins w:id="58" w:author="Syun Katou (加藤 駿)" w:date="2024-07-05T15:11:00Z" w16du:dateUtc="2024-07-05T06:11:00Z"/>
          <w:rFonts w:eastAsia="Times New Roman"/>
          <w:lang w:eastAsia="en-GB"/>
        </w:rPr>
      </w:pPr>
      <w:bookmarkStart w:id="59" w:name="_CRTable6_4A_1_3_41"/>
      <w:ins w:id="60" w:author="Syun Katou (加藤 駿)" w:date="2024-07-05T15:11:00Z" w16du:dateUtc="2024-07-05T06:11:00Z">
        <w:r>
          <w:t xml:space="preserve">Table </w:t>
        </w:r>
        <w:bookmarkEnd w:id="59"/>
        <w:r>
          <w:t>6.4A.1.</w:t>
        </w:r>
      </w:ins>
      <w:ins w:id="61" w:author="Syun Katou (加藤 駿)" w:date="2024-07-05T15:29:00Z" w16du:dateUtc="2024-07-05T06:29:00Z">
        <w:r w:rsidR="0055213A">
          <w:rPr>
            <w:rFonts w:hint="eastAsia"/>
            <w:lang w:eastAsia="ja-JP"/>
          </w:rPr>
          <w:t>4</w:t>
        </w:r>
      </w:ins>
      <w:ins w:id="62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63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64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65" w:author="Syun Katou (加藤 駿)" w:date="2024-07-05T15:11:00Z" w16du:dateUtc="2024-07-05T06:11:00Z"/>
              </w:rPr>
            </w:pPr>
            <w:ins w:id="66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6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68" w:author="Syun Katou (加藤 駿)" w:date="2024-07-05T15:11:00Z" w16du:dateUtc="2024-07-05T06:11:00Z"/>
              </w:rPr>
            </w:pPr>
            <w:ins w:id="69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0" w:author="Syun Katou (加藤 駿)" w:date="2024-07-05T15:11:00Z" w16du:dateUtc="2024-07-05T06:11:00Z"/>
                <w:lang w:eastAsia="ja-JP"/>
              </w:rPr>
            </w:pPr>
            <w:ins w:id="71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7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73" w:author="Syun Katou (加藤 駿)" w:date="2024-07-05T15:11:00Z" w16du:dateUtc="2024-07-05T06:11:00Z"/>
                <w:lang w:eastAsia="en-GB"/>
              </w:rPr>
            </w:pPr>
            <w:ins w:id="74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75" w:author="Syun Katou (加藤 駿)" w:date="2024-07-05T15:11:00Z" w16du:dateUtc="2024-07-05T06:11:00Z"/>
              </w:rPr>
            </w:pPr>
            <w:proofErr w:type="spellStart"/>
            <w:ins w:id="76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7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</w:rPr>
            </w:pPr>
            <w:ins w:id="79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0" w:author="Syun Katou (加藤 駿)" w:date="2024-07-05T15:11:00Z" w16du:dateUtc="2024-07-05T06:11:00Z"/>
              </w:rPr>
            </w:pPr>
            <w:ins w:id="81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8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</w:rPr>
            </w:pPr>
            <w:ins w:id="84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85" w:author="Syun Katou (加藤 駿)" w:date="2024-07-05T15:11:00Z" w16du:dateUtc="2024-07-05T06:11:00Z"/>
              </w:rPr>
            </w:pPr>
            <w:ins w:id="86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87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0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1" w:author="Syun Katou (加藤 駿)" w:date="2024-07-05T15:11:00Z" w16du:dateUtc="2024-07-05T06:11:00Z"/>
              </w:rPr>
            </w:pPr>
            <w:ins w:id="92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95" w:author="Syun Katou (加藤 駿)" w:date="2024-07-05T15:11:00Z" w16du:dateUtc="2024-07-05T06:11:00Z"/>
              </w:rPr>
            </w:pPr>
            <w:ins w:id="96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97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98" w:author="Syun Katou (加藤 駿)" w:date="2024-07-05T15:11:00Z" w16du:dateUtc="2024-07-05T06:11:00Z"/>
              </w:rPr>
            </w:pPr>
            <w:ins w:id="99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0" w:author="Syun Katou (加藤 駿)" w:date="2024-07-05T15:11:00Z" w16du:dateUtc="2024-07-05T06:11:00Z"/>
              </w:rPr>
            </w:pPr>
            <w:ins w:id="101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02" w:author="Syun Katou (加藤 駿)" w:date="2024-07-05T15:11:00Z" w16du:dateUtc="2024-07-05T06:11:00Z"/>
                <w:b/>
                <w:bCs/>
              </w:rPr>
            </w:pPr>
            <w:ins w:id="103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04" w:author="Syun Katou (加藤 駿)" w:date="2024-07-05T15:11:00Z" w16du:dateUtc="2024-07-05T06:11:00Z"/>
                <w:b/>
              </w:rPr>
            </w:pPr>
            <w:ins w:id="105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06" w:author="Syun Katou (加藤 駿)" w:date="2024-07-05T15:11:00Z" w16du:dateUtc="2024-07-05T06:11:00Z"/>
              </w:rPr>
            </w:pPr>
            <w:ins w:id="107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  <w:rFonts w:eastAsia="DengXian"/>
              </w:rPr>
            </w:pPr>
            <w:ins w:id="109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0" w:author="Syun Katou (加藤 駿)" w:date="2024-07-05T15:11:00Z" w16du:dateUtc="2024-07-05T06:11:00Z"/>
                <w:rFonts w:eastAsia="Malgun Gothic"/>
              </w:rPr>
            </w:pPr>
            <w:ins w:id="111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12" w:author="Syun Katou (加藤 駿)" w:date="2024-07-05T15:11:00Z" w16du:dateUtc="2024-07-05T06:11:00Z"/>
                <w:rFonts w:eastAsia="DengXian"/>
              </w:rPr>
            </w:pPr>
            <w:ins w:id="113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4903C7" w14:paraId="572A3BA6" w14:textId="77777777" w:rsidTr="00C707E9">
        <w:trPr>
          <w:jc w:val="center"/>
          <w:ins w:id="11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4903C7" w:rsidRDefault="004903C7">
            <w:pPr>
              <w:pStyle w:val="TAC"/>
              <w:rPr>
                <w:ins w:id="115" w:author="Syun Katou (加藤 駿)" w:date="2024-07-05T15:11:00Z" w16du:dateUtc="2024-07-05T06:11:00Z"/>
                <w:rFonts w:eastAsia="PMingLiU"/>
                <w:lang w:eastAsia="zh-TW"/>
              </w:rPr>
            </w:pPr>
            <w:ins w:id="116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4903C7" w:rsidRDefault="004903C7">
            <w:pPr>
              <w:pStyle w:val="TAC"/>
              <w:rPr>
                <w:ins w:id="117" w:author="Syun Katou (加藤 駿)" w:date="2024-07-05T15:11:00Z" w16du:dateUtc="2024-07-05T06:11:00Z"/>
                <w:rFonts w:eastAsia="PMingLiU"/>
                <w:lang w:eastAsia="zh-TW"/>
              </w:rPr>
            </w:pPr>
            <w:ins w:id="11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4903C7" w:rsidRDefault="004903C7">
            <w:pPr>
              <w:pStyle w:val="TAC"/>
              <w:rPr>
                <w:ins w:id="119" w:author="Syun Katou (加藤 駿)" w:date="2024-07-05T15:11:00Z" w16du:dateUtc="2024-07-05T06:11:00Z"/>
                <w:rFonts w:eastAsia="游明朝"/>
                <w:lang w:eastAsia="ja-JP"/>
              </w:rPr>
            </w:pPr>
            <w:ins w:id="12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4903C7" w:rsidRDefault="004903C7">
            <w:pPr>
              <w:pStyle w:val="TAC"/>
              <w:rPr>
                <w:ins w:id="121" w:author="Syun Katou (加藤 駿)" w:date="2024-07-05T15:11:00Z" w16du:dateUtc="2024-07-05T06:11:00Z"/>
                <w:rFonts w:eastAsia="Times New Roman"/>
                <w:lang w:eastAsia="en-GB"/>
              </w:rPr>
            </w:pPr>
            <w:ins w:id="12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4903C7" w:rsidRDefault="004903C7">
            <w:pPr>
              <w:pStyle w:val="TAC"/>
              <w:rPr>
                <w:ins w:id="123" w:author="Syun Katou (加藤 駿)" w:date="2024-07-05T15:11:00Z" w16du:dateUtc="2024-07-05T06:11:00Z"/>
                <w:lang w:eastAsia="ja-JP"/>
              </w:rPr>
            </w:pPr>
            <w:ins w:id="12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4903C7" w:rsidRDefault="004903C7">
            <w:pPr>
              <w:pStyle w:val="TAC"/>
              <w:rPr>
                <w:ins w:id="125" w:author="Syun Katou (加藤 駿)" w:date="2024-07-05T15:11:00Z" w16du:dateUtc="2024-07-05T06:11:00Z"/>
                <w:lang w:eastAsia="en-GB"/>
              </w:rPr>
            </w:pPr>
            <w:ins w:id="12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4903C7" w:rsidRDefault="004903C7">
            <w:pPr>
              <w:pStyle w:val="TAC"/>
              <w:rPr>
                <w:ins w:id="127" w:author="Syun Katou (加藤 駿)" w:date="2024-07-05T15:11:00Z" w16du:dateUtc="2024-07-05T06:11:00Z"/>
              </w:rPr>
            </w:pPr>
            <w:ins w:id="12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08701FE7" w14:textId="77777777" w:rsidTr="00C707E9">
        <w:trPr>
          <w:jc w:val="center"/>
          <w:ins w:id="12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4903C7" w:rsidRDefault="004903C7">
            <w:pPr>
              <w:spacing w:after="0"/>
              <w:rPr>
                <w:ins w:id="130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4903C7" w:rsidRDefault="004903C7">
            <w:pPr>
              <w:pStyle w:val="TAC"/>
              <w:rPr>
                <w:ins w:id="131" w:author="Syun Katou (加藤 駿)" w:date="2024-07-05T15:11:00Z" w16du:dateUtc="2024-07-05T06:11:00Z"/>
                <w:rFonts w:eastAsia="PMingLiU"/>
                <w:lang w:eastAsia="zh-TW"/>
              </w:rPr>
            </w:pPr>
            <w:ins w:id="13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4903C7" w:rsidRDefault="004903C7">
            <w:pPr>
              <w:spacing w:after="0"/>
              <w:rPr>
                <w:ins w:id="133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4903C7" w:rsidRDefault="004903C7">
            <w:pPr>
              <w:pStyle w:val="TAC"/>
              <w:rPr>
                <w:ins w:id="134" w:author="Syun Katou (加藤 駿)" w:date="2024-07-05T15:11:00Z" w16du:dateUtc="2024-07-05T06:11:00Z"/>
                <w:rFonts w:eastAsia="Times New Roman"/>
                <w:lang w:eastAsia="en-GB"/>
              </w:rPr>
            </w:pPr>
            <w:ins w:id="1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4903C7" w:rsidRDefault="004903C7">
            <w:pPr>
              <w:pStyle w:val="TAC"/>
              <w:rPr>
                <w:ins w:id="136" w:author="Syun Katou (加藤 駿)" w:date="2024-07-05T15:11:00Z" w16du:dateUtc="2024-07-05T06:11:00Z"/>
              </w:rPr>
            </w:pPr>
            <w:ins w:id="1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4903C7" w:rsidRDefault="004903C7">
            <w:pPr>
              <w:pStyle w:val="TAC"/>
              <w:rPr>
                <w:ins w:id="138" w:author="Syun Katou (加藤 駿)" w:date="2024-07-05T15:11:00Z" w16du:dateUtc="2024-07-05T06:11:00Z"/>
              </w:rPr>
            </w:pPr>
            <w:ins w:id="13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4903C7" w:rsidRDefault="004903C7">
            <w:pPr>
              <w:pStyle w:val="TAC"/>
              <w:rPr>
                <w:ins w:id="140" w:author="Syun Katou (加藤 駿)" w:date="2024-07-05T15:11:00Z" w16du:dateUtc="2024-07-05T06:11:00Z"/>
              </w:rPr>
            </w:pPr>
            <w:ins w:id="14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17EAA3A" w14:textId="77777777" w:rsidTr="00C707E9">
        <w:trPr>
          <w:jc w:val="center"/>
          <w:ins w:id="14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4903C7" w:rsidRDefault="004903C7">
            <w:pPr>
              <w:spacing w:after="0"/>
              <w:rPr>
                <w:ins w:id="143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4903C7" w:rsidRDefault="004903C7">
            <w:pPr>
              <w:pStyle w:val="TAC"/>
              <w:rPr>
                <w:ins w:id="144" w:author="Syun Katou (加藤 駿)" w:date="2024-07-05T15:11:00Z" w16du:dateUtc="2024-07-05T06:11:00Z"/>
                <w:rFonts w:eastAsia="PMingLiU"/>
                <w:lang w:eastAsia="zh-TW"/>
              </w:rPr>
            </w:pPr>
            <w:ins w:id="14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4903C7" w:rsidRDefault="004903C7">
            <w:pPr>
              <w:spacing w:after="0"/>
              <w:rPr>
                <w:ins w:id="146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4903C7" w:rsidRDefault="004903C7">
            <w:pPr>
              <w:pStyle w:val="TAC"/>
              <w:rPr>
                <w:ins w:id="147" w:author="Syun Katou (加藤 駿)" w:date="2024-07-05T15:11:00Z" w16du:dateUtc="2024-07-05T06:11:00Z"/>
                <w:rFonts w:eastAsia="Times New Roman"/>
                <w:lang w:eastAsia="en-GB"/>
              </w:rPr>
            </w:pPr>
            <w:ins w:id="14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4903C7" w:rsidRDefault="004903C7">
            <w:pPr>
              <w:pStyle w:val="TAC"/>
              <w:rPr>
                <w:ins w:id="149" w:author="Syun Katou (加藤 駿)" w:date="2024-07-05T15:11:00Z" w16du:dateUtc="2024-07-05T06:11:00Z"/>
              </w:rPr>
            </w:pPr>
            <w:ins w:id="1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4903C7" w:rsidRDefault="004903C7">
            <w:pPr>
              <w:pStyle w:val="TAC"/>
              <w:rPr>
                <w:ins w:id="151" w:author="Syun Katou (加藤 駿)" w:date="2024-07-05T15:11:00Z" w16du:dateUtc="2024-07-05T06:11:00Z"/>
                <w:rFonts w:eastAsia="游明朝"/>
              </w:rPr>
            </w:pPr>
            <w:ins w:id="15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4903C7" w:rsidRDefault="004903C7">
            <w:pPr>
              <w:pStyle w:val="TAC"/>
              <w:rPr>
                <w:ins w:id="153" w:author="Syun Katou (加藤 駿)" w:date="2024-07-05T15:11:00Z" w16du:dateUtc="2024-07-05T06:11:00Z"/>
                <w:rFonts w:eastAsia="游明朝"/>
              </w:rPr>
            </w:pPr>
            <w:ins w:id="15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5B33FC7F" w14:textId="77777777" w:rsidTr="00C707E9">
        <w:trPr>
          <w:jc w:val="center"/>
          <w:ins w:id="15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4903C7" w:rsidRDefault="004903C7">
            <w:pPr>
              <w:spacing w:after="0"/>
              <w:rPr>
                <w:ins w:id="156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4903C7" w:rsidRDefault="004903C7">
            <w:pPr>
              <w:pStyle w:val="TAC"/>
              <w:rPr>
                <w:ins w:id="157" w:author="Syun Katou (加藤 駿)" w:date="2024-07-05T15:11:00Z" w16du:dateUtc="2024-07-05T06:11:00Z"/>
                <w:rFonts w:eastAsia="Times New Roman"/>
                <w:lang w:eastAsia="ja-JP"/>
              </w:rPr>
            </w:pPr>
            <w:ins w:id="15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4903C7" w:rsidRDefault="004903C7">
            <w:pPr>
              <w:spacing w:after="0"/>
              <w:rPr>
                <w:ins w:id="159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4903C7" w:rsidRDefault="004903C7">
            <w:pPr>
              <w:pStyle w:val="TAC"/>
              <w:rPr>
                <w:ins w:id="160" w:author="Syun Katou (加藤 駿)" w:date="2024-07-05T15:11:00Z" w16du:dateUtc="2024-07-05T06:11:00Z"/>
                <w:rFonts w:eastAsia="游明朝"/>
                <w:lang w:eastAsia="en-GB"/>
              </w:rPr>
            </w:pPr>
            <w:ins w:id="1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4903C7" w:rsidRDefault="004903C7">
            <w:pPr>
              <w:pStyle w:val="TAC"/>
              <w:rPr>
                <w:ins w:id="162" w:author="Syun Katou (加藤 駿)" w:date="2024-07-05T15:11:00Z" w16du:dateUtc="2024-07-05T06:11:00Z"/>
                <w:rFonts w:eastAsia="游明朝"/>
              </w:rPr>
            </w:pPr>
            <w:ins w:id="1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4903C7" w:rsidRDefault="004903C7">
            <w:pPr>
              <w:pStyle w:val="TAC"/>
              <w:rPr>
                <w:ins w:id="164" w:author="Syun Katou (加藤 駿)" w:date="2024-07-05T15:11:00Z" w16du:dateUtc="2024-07-05T06:11:00Z"/>
                <w:rFonts w:eastAsia="游明朝"/>
              </w:rPr>
            </w:pPr>
            <w:ins w:id="16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4903C7" w:rsidRDefault="004903C7">
            <w:pPr>
              <w:pStyle w:val="TAC"/>
              <w:rPr>
                <w:ins w:id="166" w:author="Syun Katou (加藤 駿)" w:date="2024-07-05T15:11:00Z" w16du:dateUtc="2024-07-05T06:11:00Z"/>
                <w:rFonts w:eastAsia="游明朝"/>
              </w:rPr>
            </w:pPr>
            <w:ins w:id="16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1536B5B" w14:textId="77777777" w:rsidTr="00C707E9">
        <w:trPr>
          <w:jc w:val="center"/>
          <w:ins w:id="168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4903C7" w:rsidRDefault="004903C7">
            <w:pPr>
              <w:spacing w:after="0"/>
              <w:rPr>
                <w:ins w:id="169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4903C7" w:rsidRDefault="004903C7">
            <w:pPr>
              <w:pStyle w:val="TAC"/>
              <w:rPr>
                <w:ins w:id="170" w:author="Syun Katou (加藤 駿)" w:date="2024-07-05T15:18:00Z" w16du:dateUtc="2024-07-05T06:18:00Z"/>
                <w:lang w:eastAsia="ja-JP"/>
              </w:rPr>
            </w:pPr>
            <w:ins w:id="171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4903C7" w:rsidRDefault="004903C7">
            <w:pPr>
              <w:spacing w:after="0"/>
              <w:rPr>
                <w:ins w:id="172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4903C7" w:rsidRDefault="004903C7">
            <w:pPr>
              <w:pStyle w:val="TAC"/>
              <w:rPr>
                <w:ins w:id="173" w:author="Syun Katou (加藤 駿)" w:date="2024-07-05T15:18:00Z" w16du:dateUtc="2024-07-05T06:18:00Z"/>
                <w:rFonts w:eastAsia="游明朝"/>
              </w:rPr>
            </w:pPr>
            <w:ins w:id="17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4903C7" w:rsidRDefault="004903C7">
            <w:pPr>
              <w:pStyle w:val="TAC"/>
              <w:rPr>
                <w:ins w:id="175" w:author="Syun Katou (加藤 駿)" w:date="2024-07-05T15:18:00Z" w16du:dateUtc="2024-07-05T06:18:00Z"/>
                <w:rFonts w:eastAsia="游明朝"/>
              </w:rPr>
            </w:pPr>
            <w:ins w:id="17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4903C7" w:rsidRDefault="004903C7">
            <w:pPr>
              <w:pStyle w:val="TAC"/>
              <w:rPr>
                <w:ins w:id="177" w:author="Syun Katou (加藤 駿)" w:date="2024-07-05T15:18:00Z" w16du:dateUtc="2024-07-05T06:18:00Z"/>
                <w:rFonts w:eastAsia="游明朝"/>
              </w:rPr>
            </w:pPr>
            <w:ins w:id="17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4903C7" w:rsidRDefault="004903C7">
            <w:pPr>
              <w:pStyle w:val="TAC"/>
              <w:rPr>
                <w:ins w:id="179" w:author="Syun Katou (加藤 駿)" w:date="2024-07-05T15:18:00Z" w16du:dateUtc="2024-07-05T06:18:00Z"/>
                <w:rFonts w:eastAsia="游明朝"/>
              </w:rPr>
            </w:pPr>
            <w:ins w:id="18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A653276" w14:textId="77777777" w:rsidTr="00452A24">
        <w:trPr>
          <w:jc w:val="center"/>
          <w:ins w:id="181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4903C7" w:rsidRDefault="004903C7">
            <w:pPr>
              <w:pStyle w:val="TAC"/>
              <w:rPr>
                <w:ins w:id="182" w:author="Syun Katou (加藤 駿)" w:date="2024-07-05T15:11:00Z" w16du:dateUtc="2024-07-05T06:11:00Z"/>
                <w:rFonts w:eastAsia="游明朝"/>
              </w:rPr>
            </w:pPr>
            <w:ins w:id="183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4903C7" w:rsidRDefault="004903C7">
            <w:pPr>
              <w:pStyle w:val="TAC"/>
              <w:rPr>
                <w:ins w:id="184" w:author="Syun Katou (加藤 駿)" w:date="2024-07-05T15:11:00Z" w16du:dateUtc="2024-07-05T06:11:00Z"/>
                <w:rFonts w:eastAsia="Times New Roman"/>
                <w:lang w:eastAsia="zh-TW"/>
              </w:rPr>
            </w:pPr>
            <w:ins w:id="185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4903C7" w:rsidRDefault="004903C7">
            <w:pPr>
              <w:pStyle w:val="TAC"/>
              <w:rPr>
                <w:ins w:id="186" w:author="Syun Katou (加藤 駿)" w:date="2024-07-05T15:11:00Z" w16du:dateUtc="2024-07-05T06:11:00Z"/>
                <w:lang w:eastAsia="zh-TW"/>
              </w:rPr>
            </w:pPr>
            <w:ins w:id="187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4903C7" w:rsidRDefault="004903C7">
            <w:pPr>
              <w:pStyle w:val="TAC"/>
              <w:rPr>
                <w:ins w:id="188" w:author="Syun Katou (加藤 駿)" w:date="2024-07-05T15:11:00Z" w16du:dateUtc="2024-07-05T06:11:00Z"/>
                <w:rFonts w:eastAsia="游明朝"/>
                <w:lang w:eastAsia="en-GB"/>
              </w:rPr>
            </w:pPr>
            <w:ins w:id="189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4903C7" w:rsidRDefault="004903C7">
            <w:pPr>
              <w:pStyle w:val="TAC"/>
              <w:rPr>
                <w:ins w:id="190" w:author="Syun Katou (加藤 駿)" w:date="2024-07-05T15:11:00Z" w16du:dateUtc="2024-07-05T06:11:00Z"/>
                <w:rFonts w:eastAsia="游明朝"/>
              </w:rPr>
            </w:pPr>
            <w:ins w:id="191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4903C7" w:rsidRDefault="004903C7">
            <w:pPr>
              <w:pStyle w:val="TAC"/>
              <w:rPr>
                <w:ins w:id="192" w:author="Syun Katou (加藤 駿)" w:date="2024-07-05T15:11:00Z" w16du:dateUtc="2024-07-05T06:11:00Z"/>
                <w:rFonts w:eastAsia="游明朝"/>
              </w:rPr>
            </w:pPr>
            <w:ins w:id="19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4903C7" w:rsidRDefault="004903C7">
            <w:pPr>
              <w:pStyle w:val="TAC"/>
              <w:rPr>
                <w:ins w:id="194" w:author="Syun Katou (加藤 駿)" w:date="2024-07-05T15:11:00Z" w16du:dateUtc="2024-07-05T06:11:00Z"/>
                <w:rFonts w:eastAsia="游明朝"/>
              </w:rPr>
            </w:pPr>
            <w:ins w:id="19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0D49D0F6" w14:textId="77777777" w:rsidTr="00452A24">
        <w:trPr>
          <w:jc w:val="center"/>
          <w:ins w:id="19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4903C7" w:rsidRDefault="004903C7">
            <w:pPr>
              <w:spacing w:after="0"/>
              <w:rPr>
                <w:ins w:id="19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4903C7" w:rsidRDefault="004903C7">
            <w:pPr>
              <w:pStyle w:val="TAC"/>
              <w:rPr>
                <w:ins w:id="198" w:author="Syun Katou (加藤 駿)" w:date="2024-07-05T15:11:00Z" w16du:dateUtc="2024-07-05T06:11:00Z"/>
                <w:rFonts w:eastAsia="Times New Roman"/>
                <w:lang w:eastAsia="zh-TW"/>
              </w:rPr>
            </w:pPr>
            <w:ins w:id="199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4903C7" w:rsidRDefault="004903C7">
            <w:pPr>
              <w:spacing w:after="0"/>
              <w:rPr>
                <w:ins w:id="20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4903C7" w:rsidRDefault="004903C7">
            <w:pPr>
              <w:pStyle w:val="TAC"/>
              <w:rPr>
                <w:ins w:id="201" w:author="Syun Katou (加藤 駿)" w:date="2024-07-05T15:11:00Z" w16du:dateUtc="2024-07-05T06:11:00Z"/>
                <w:rFonts w:eastAsia="游明朝"/>
                <w:lang w:eastAsia="en-GB"/>
              </w:rPr>
            </w:pPr>
            <w:ins w:id="20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4903C7" w:rsidRDefault="004903C7">
            <w:pPr>
              <w:pStyle w:val="TAC"/>
              <w:rPr>
                <w:ins w:id="203" w:author="Syun Katou (加藤 駿)" w:date="2024-07-05T15:11:00Z" w16du:dateUtc="2024-07-05T06:11:00Z"/>
                <w:rFonts w:eastAsia="游明朝"/>
              </w:rPr>
            </w:pPr>
            <w:ins w:id="20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4903C7" w:rsidRDefault="004903C7">
            <w:pPr>
              <w:pStyle w:val="TAC"/>
              <w:rPr>
                <w:ins w:id="205" w:author="Syun Katou (加藤 駿)" w:date="2024-07-05T15:11:00Z" w16du:dateUtc="2024-07-05T06:11:00Z"/>
                <w:rFonts w:eastAsia="游明朝"/>
              </w:rPr>
            </w:pPr>
            <w:ins w:id="20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4903C7" w:rsidRDefault="004903C7">
            <w:pPr>
              <w:pStyle w:val="TAC"/>
              <w:rPr>
                <w:ins w:id="207" w:author="Syun Katou (加藤 駿)" w:date="2024-07-05T15:11:00Z" w16du:dateUtc="2024-07-05T06:11:00Z"/>
                <w:rFonts w:eastAsia="游明朝"/>
              </w:rPr>
            </w:pPr>
            <w:ins w:id="20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5A8DD67B" w14:textId="77777777" w:rsidTr="00452A24">
        <w:trPr>
          <w:jc w:val="center"/>
          <w:ins w:id="20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4903C7" w:rsidRDefault="004903C7">
            <w:pPr>
              <w:spacing w:after="0"/>
              <w:rPr>
                <w:ins w:id="21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4903C7" w:rsidRDefault="004903C7">
            <w:pPr>
              <w:pStyle w:val="TAC"/>
              <w:rPr>
                <w:ins w:id="211" w:author="Syun Katou (加藤 駿)" w:date="2024-07-05T15:11:00Z" w16du:dateUtc="2024-07-05T06:11:00Z"/>
                <w:rFonts w:eastAsia="Times New Roman"/>
                <w:lang w:eastAsia="zh-TW"/>
              </w:rPr>
            </w:pPr>
            <w:ins w:id="212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4903C7" w:rsidRDefault="004903C7">
            <w:pPr>
              <w:spacing w:after="0"/>
              <w:rPr>
                <w:ins w:id="21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4903C7" w:rsidRDefault="004903C7">
            <w:pPr>
              <w:pStyle w:val="TAC"/>
              <w:rPr>
                <w:ins w:id="214" w:author="Syun Katou (加藤 駿)" w:date="2024-07-05T15:11:00Z" w16du:dateUtc="2024-07-05T06:11:00Z"/>
                <w:rFonts w:eastAsia="游明朝"/>
                <w:lang w:eastAsia="en-GB"/>
              </w:rPr>
            </w:pPr>
            <w:ins w:id="21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4903C7" w:rsidRDefault="004903C7">
            <w:pPr>
              <w:pStyle w:val="TAC"/>
              <w:rPr>
                <w:ins w:id="216" w:author="Syun Katou (加藤 駿)" w:date="2024-07-05T15:11:00Z" w16du:dateUtc="2024-07-05T06:11:00Z"/>
                <w:rFonts w:eastAsia="游明朝"/>
              </w:rPr>
            </w:pPr>
            <w:ins w:id="21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4903C7" w:rsidRDefault="004903C7">
            <w:pPr>
              <w:pStyle w:val="TAC"/>
              <w:rPr>
                <w:ins w:id="218" w:author="Syun Katou (加藤 駿)" w:date="2024-07-05T15:11:00Z" w16du:dateUtc="2024-07-05T06:11:00Z"/>
                <w:rFonts w:eastAsia="游明朝"/>
              </w:rPr>
            </w:pPr>
            <w:ins w:id="21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4903C7" w:rsidRDefault="004903C7">
            <w:pPr>
              <w:pStyle w:val="TAC"/>
              <w:rPr>
                <w:ins w:id="220" w:author="Syun Katou (加藤 駿)" w:date="2024-07-05T15:11:00Z" w16du:dateUtc="2024-07-05T06:11:00Z"/>
                <w:rFonts w:eastAsia="游明朝"/>
              </w:rPr>
            </w:pPr>
            <w:ins w:id="22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186CFC9" w14:textId="77777777" w:rsidTr="00452A24">
        <w:trPr>
          <w:jc w:val="center"/>
          <w:ins w:id="22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4903C7" w:rsidRDefault="004903C7">
            <w:pPr>
              <w:spacing w:after="0"/>
              <w:rPr>
                <w:ins w:id="22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4903C7" w:rsidRDefault="004903C7">
            <w:pPr>
              <w:pStyle w:val="TAC"/>
              <w:rPr>
                <w:ins w:id="224" w:author="Syun Katou (加藤 駿)" w:date="2024-07-05T15:11:00Z" w16du:dateUtc="2024-07-05T06:11:00Z"/>
                <w:rFonts w:eastAsia="Times New Roman"/>
                <w:lang w:eastAsia="zh-TW"/>
              </w:rPr>
            </w:pPr>
            <w:ins w:id="225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4903C7" w:rsidRDefault="004903C7">
            <w:pPr>
              <w:spacing w:after="0"/>
              <w:rPr>
                <w:ins w:id="22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4903C7" w:rsidRDefault="004903C7">
            <w:pPr>
              <w:pStyle w:val="TAC"/>
              <w:rPr>
                <w:ins w:id="227" w:author="Syun Katou (加藤 駿)" w:date="2024-07-05T15:11:00Z" w16du:dateUtc="2024-07-05T06:11:00Z"/>
                <w:rFonts w:eastAsia="游明朝"/>
                <w:lang w:eastAsia="en-GB"/>
              </w:rPr>
            </w:pPr>
            <w:ins w:id="22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4903C7" w:rsidRDefault="004903C7">
            <w:pPr>
              <w:pStyle w:val="TAC"/>
              <w:rPr>
                <w:ins w:id="229" w:author="Syun Katou (加藤 駿)" w:date="2024-07-05T15:11:00Z" w16du:dateUtc="2024-07-05T06:11:00Z"/>
                <w:rFonts w:eastAsia="游明朝"/>
              </w:rPr>
            </w:pPr>
            <w:ins w:id="23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4903C7" w:rsidRDefault="004903C7">
            <w:pPr>
              <w:pStyle w:val="TAC"/>
              <w:rPr>
                <w:ins w:id="231" w:author="Syun Katou (加藤 駿)" w:date="2024-07-05T15:11:00Z" w16du:dateUtc="2024-07-05T06:11:00Z"/>
                <w:rFonts w:eastAsia="游明朝"/>
              </w:rPr>
            </w:pPr>
            <w:ins w:id="23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4903C7" w:rsidRDefault="004903C7">
            <w:pPr>
              <w:pStyle w:val="TAC"/>
              <w:rPr>
                <w:ins w:id="233" w:author="Syun Katou (加藤 駿)" w:date="2024-07-05T15:11:00Z" w16du:dateUtc="2024-07-05T06:11:00Z"/>
                <w:rFonts w:eastAsia="游明朝"/>
              </w:rPr>
            </w:pPr>
            <w:ins w:id="23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12D4E2" w14:textId="77777777" w:rsidTr="00452A24">
        <w:trPr>
          <w:jc w:val="center"/>
          <w:ins w:id="235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4903C7" w:rsidRDefault="004903C7">
            <w:pPr>
              <w:spacing w:after="0"/>
              <w:rPr>
                <w:ins w:id="236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4903C7" w:rsidRDefault="004903C7">
            <w:pPr>
              <w:pStyle w:val="TAC"/>
              <w:rPr>
                <w:ins w:id="237" w:author="Syun Katou (加藤 駿)" w:date="2024-07-05T15:20:00Z" w16du:dateUtc="2024-07-05T06:20:00Z"/>
                <w:lang w:eastAsia="zh-TW"/>
              </w:rPr>
            </w:pPr>
            <w:ins w:id="238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4903C7" w:rsidRDefault="004903C7">
            <w:pPr>
              <w:spacing w:after="0"/>
              <w:rPr>
                <w:ins w:id="239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4903C7" w:rsidRDefault="004903C7">
            <w:pPr>
              <w:pStyle w:val="TAC"/>
              <w:rPr>
                <w:ins w:id="240" w:author="Syun Katou (加藤 駿)" w:date="2024-07-05T15:20:00Z" w16du:dateUtc="2024-07-05T06:20:00Z"/>
                <w:rFonts w:eastAsia="游明朝"/>
              </w:rPr>
            </w:pPr>
            <w:ins w:id="241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4903C7" w:rsidRDefault="004903C7">
            <w:pPr>
              <w:pStyle w:val="TAC"/>
              <w:rPr>
                <w:ins w:id="242" w:author="Syun Katou (加藤 駿)" w:date="2024-07-05T15:20:00Z" w16du:dateUtc="2024-07-05T06:20:00Z"/>
                <w:rFonts w:eastAsia="游明朝"/>
              </w:rPr>
            </w:pPr>
            <w:ins w:id="243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4903C7" w:rsidRDefault="004903C7">
            <w:pPr>
              <w:pStyle w:val="TAC"/>
              <w:rPr>
                <w:ins w:id="244" w:author="Syun Katou (加藤 駿)" w:date="2024-07-05T15:20:00Z" w16du:dateUtc="2024-07-05T06:20:00Z"/>
                <w:rFonts w:eastAsia="游明朝"/>
              </w:rPr>
            </w:pPr>
            <w:ins w:id="245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4903C7" w:rsidRDefault="004903C7">
            <w:pPr>
              <w:pStyle w:val="TAC"/>
              <w:rPr>
                <w:ins w:id="246" w:author="Syun Katou (加藤 駿)" w:date="2024-07-05T15:20:00Z" w16du:dateUtc="2024-07-05T06:20:00Z"/>
                <w:rFonts w:eastAsia="游明朝"/>
              </w:rPr>
            </w:pPr>
            <w:ins w:id="247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3B35B52F" w14:textId="77777777" w:rsidTr="00926B52">
        <w:trPr>
          <w:jc w:val="center"/>
          <w:ins w:id="248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4903C7" w:rsidRDefault="004903C7">
            <w:pPr>
              <w:pStyle w:val="TAC"/>
              <w:rPr>
                <w:ins w:id="249" w:author="Syun Katou (加藤 駿)" w:date="2024-07-05T15:11:00Z" w16du:dateUtc="2024-07-05T06:11:00Z"/>
                <w:rFonts w:eastAsia="游明朝"/>
              </w:rPr>
            </w:pPr>
            <w:ins w:id="250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4903C7" w:rsidRDefault="004903C7">
            <w:pPr>
              <w:pStyle w:val="TAC"/>
              <w:rPr>
                <w:ins w:id="251" w:author="Syun Katou (加藤 駿)" w:date="2024-07-05T15:11:00Z" w16du:dateUtc="2024-07-05T06:11:00Z"/>
                <w:rFonts w:eastAsia="Times New Roman"/>
                <w:lang w:eastAsia="zh-TW"/>
              </w:rPr>
            </w:pPr>
            <w:ins w:id="252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4903C7" w:rsidRDefault="004903C7">
            <w:pPr>
              <w:pStyle w:val="TAC"/>
              <w:rPr>
                <w:ins w:id="253" w:author="Syun Katou (加藤 駿)" w:date="2024-07-05T15:11:00Z" w16du:dateUtc="2024-07-05T06:11:00Z"/>
                <w:lang w:eastAsia="zh-TW"/>
              </w:rPr>
            </w:pPr>
            <w:ins w:id="254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4903C7" w:rsidRDefault="004903C7">
            <w:pPr>
              <w:pStyle w:val="TAC"/>
              <w:rPr>
                <w:ins w:id="255" w:author="Syun Katou (加藤 駿)" w:date="2024-07-05T15:11:00Z" w16du:dateUtc="2024-07-05T06:11:00Z"/>
                <w:rFonts w:eastAsia="游明朝"/>
                <w:lang w:eastAsia="en-GB"/>
              </w:rPr>
            </w:pPr>
            <w:ins w:id="256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4903C7" w:rsidRDefault="004903C7">
            <w:pPr>
              <w:pStyle w:val="TAC"/>
              <w:rPr>
                <w:ins w:id="257" w:author="Syun Katou (加藤 駿)" w:date="2024-07-05T15:11:00Z" w16du:dateUtc="2024-07-05T06:11:00Z"/>
                <w:rFonts w:eastAsia="游明朝"/>
              </w:rPr>
            </w:pPr>
            <w:ins w:id="258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4903C7" w:rsidRDefault="004903C7">
            <w:pPr>
              <w:pStyle w:val="TAC"/>
              <w:rPr>
                <w:ins w:id="259" w:author="Syun Katou (加藤 駿)" w:date="2024-07-05T15:11:00Z" w16du:dateUtc="2024-07-05T06:11:00Z"/>
                <w:rFonts w:eastAsia="游明朝"/>
              </w:rPr>
            </w:pPr>
            <w:ins w:id="2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4903C7" w:rsidRDefault="004903C7">
            <w:pPr>
              <w:pStyle w:val="TAC"/>
              <w:rPr>
                <w:ins w:id="261" w:author="Syun Katou (加藤 駿)" w:date="2024-07-05T15:11:00Z" w16du:dateUtc="2024-07-05T06:11:00Z"/>
                <w:rFonts w:eastAsia="游明朝"/>
              </w:rPr>
            </w:pPr>
            <w:ins w:id="2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ABA634C" w14:textId="77777777" w:rsidTr="00926B52">
        <w:trPr>
          <w:jc w:val="center"/>
          <w:ins w:id="26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4903C7" w:rsidRDefault="004903C7">
            <w:pPr>
              <w:spacing w:after="0"/>
              <w:rPr>
                <w:ins w:id="26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4903C7" w:rsidRDefault="004903C7">
            <w:pPr>
              <w:pStyle w:val="TAC"/>
              <w:rPr>
                <w:ins w:id="265" w:author="Syun Katou (加藤 駿)" w:date="2024-07-05T15:11:00Z" w16du:dateUtc="2024-07-05T06:11:00Z"/>
                <w:rFonts w:eastAsia="Times New Roman"/>
                <w:lang w:eastAsia="zh-TW"/>
              </w:rPr>
            </w:pPr>
            <w:ins w:id="266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4903C7" w:rsidRDefault="004903C7">
            <w:pPr>
              <w:spacing w:after="0"/>
              <w:rPr>
                <w:ins w:id="26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4903C7" w:rsidRDefault="004903C7">
            <w:pPr>
              <w:pStyle w:val="TAC"/>
              <w:rPr>
                <w:ins w:id="268" w:author="Syun Katou (加藤 駿)" w:date="2024-07-05T15:11:00Z" w16du:dateUtc="2024-07-05T06:11:00Z"/>
                <w:rFonts w:eastAsia="游明朝"/>
                <w:lang w:eastAsia="en-GB"/>
              </w:rPr>
            </w:pPr>
            <w:ins w:id="2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4903C7" w:rsidRDefault="004903C7">
            <w:pPr>
              <w:pStyle w:val="TAC"/>
              <w:rPr>
                <w:ins w:id="270" w:author="Syun Katou (加藤 駿)" w:date="2024-07-05T15:11:00Z" w16du:dateUtc="2024-07-05T06:11:00Z"/>
                <w:rFonts w:eastAsia="游明朝"/>
              </w:rPr>
            </w:pPr>
            <w:ins w:id="2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4903C7" w:rsidRDefault="004903C7">
            <w:pPr>
              <w:pStyle w:val="TAC"/>
              <w:rPr>
                <w:ins w:id="272" w:author="Syun Katou (加藤 駿)" w:date="2024-07-05T15:11:00Z" w16du:dateUtc="2024-07-05T06:11:00Z"/>
                <w:rFonts w:eastAsia="游明朝"/>
              </w:rPr>
            </w:pPr>
            <w:ins w:id="2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4903C7" w:rsidRDefault="004903C7">
            <w:pPr>
              <w:pStyle w:val="TAC"/>
              <w:rPr>
                <w:ins w:id="274" w:author="Syun Katou (加藤 駿)" w:date="2024-07-05T15:11:00Z" w16du:dateUtc="2024-07-05T06:11:00Z"/>
                <w:rFonts w:eastAsia="游明朝"/>
              </w:rPr>
            </w:pPr>
            <w:ins w:id="2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02404080" w14:textId="77777777" w:rsidTr="00926B52">
        <w:trPr>
          <w:jc w:val="center"/>
          <w:ins w:id="27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4903C7" w:rsidRDefault="004903C7">
            <w:pPr>
              <w:spacing w:after="0"/>
              <w:rPr>
                <w:ins w:id="27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4903C7" w:rsidRDefault="004903C7">
            <w:pPr>
              <w:pStyle w:val="TAC"/>
              <w:rPr>
                <w:ins w:id="278" w:author="Syun Katou (加藤 駿)" w:date="2024-07-05T15:11:00Z" w16du:dateUtc="2024-07-05T06:11:00Z"/>
                <w:rFonts w:eastAsia="Times New Roman"/>
                <w:lang w:eastAsia="zh-TW"/>
              </w:rPr>
            </w:pPr>
            <w:ins w:id="279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4903C7" w:rsidRDefault="004903C7">
            <w:pPr>
              <w:spacing w:after="0"/>
              <w:rPr>
                <w:ins w:id="28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4903C7" w:rsidRDefault="004903C7">
            <w:pPr>
              <w:pStyle w:val="TAC"/>
              <w:rPr>
                <w:ins w:id="281" w:author="Syun Katou (加藤 駿)" w:date="2024-07-05T15:11:00Z" w16du:dateUtc="2024-07-05T06:11:00Z"/>
                <w:rFonts w:eastAsia="游明朝"/>
                <w:lang w:eastAsia="en-GB"/>
              </w:rPr>
            </w:pPr>
            <w:ins w:id="28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4903C7" w:rsidRDefault="004903C7">
            <w:pPr>
              <w:pStyle w:val="TAC"/>
              <w:rPr>
                <w:ins w:id="283" w:author="Syun Katou (加藤 駿)" w:date="2024-07-05T15:11:00Z" w16du:dateUtc="2024-07-05T06:11:00Z"/>
                <w:rFonts w:eastAsia="游明朝"/>
              </w:rPr>
            </w:pPr>
            <w:ins w:id="28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4903C7" w:rsidRDefault="004903C7">
            <w:pPr>
              <w:pStyle w:val="TAC"/>
              <w:rPr>
                <w:ins w:id="285" w:author="Syun Katou (加藤 駿)" w:date="2024-07-05T15:11:00Z" w16du:dateUtc="2024-07-05T06:11:00Z"/>
                <w:rFonts w:eastAsia="游明朝"/>
              </w:rPr>
            </w:pPr>
            <w:ins w:id="28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4903C7" w:rsidRDefault="004903C7">
            <w:pPr>
              <w:pStyle w:val="TAC"/>
              <w:rPr>
                <w:ins w:id="287" w:author="Syun Katou (加藤 駿)" w:date="2024-07-05T15:11:00Z" w16du:dateUtc="2024-07-05T06:11:00Z"/>
                <w:rFonts w:eastAsia="游明朝"/>
              </w:rPr>
            </w:pPr>
            <w:ins w:id="28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363C69D9" w14:textId="77777777" w:rsidTr="00926B52">
        <w:trPr>
          <w:jc w:val="center"/>
          <w:ins w:id="28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4903C7" w:rsidRDefault="004903C7">
            <w:pPr>
              <w:spacing w:after="0"/>
              <w:rPr>
                <w:ins w:id="29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4903C7" w:rsidRDefault="004903C7">
            <w:pPr>
              <w:pStyle w:val="TAC"/>
              <w:rPr>
                <w:ins w:id="291" w:author="Syun Katou (加藤 駿)" w:date="2024-07-05T15:11:00Z" w16du:dateUtc="2024-07-05T06:11:00Z"/>
                <w:rFonts w:eastAsia="Times New Roman"/>
                <w:lang w:eastAsia="zh-TW"/>
              </w:rPr>
            </w:pPr>
            <w:ins w:id="292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4903C7" w:rsidRDefault="004903C7">
            <w:pPr>
              <w:spacing w:after="0"/>
              <w:rPr>
                <w:ins w:id="29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4903C7" w:rsidRDefault="004903C7">
            <w:pPr>
              <w:pStyle w:val="TAC"/>
              <w:rPr>
                <w:ins w:id="294" w:author="Syun Katou (加藤 駿)" w:date="2024-07-05T15:11:00Z" w16du:dateUtc="2024-07-05T06:11:00Z"/>
                <w:rFonts w:eastAsia="游明朝"/>
                <w:lang w:eastAsia="en-GB"/>
              </w:rPr>
            </w:pPr>
            <w:ins w:id="29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4903C7" w:rsidRDefault="004903C7">
            <w:pPr>
              <w:pStyle w:val="TAC"/>
              <w:rPr>
                <w:ins w:id="296" w:author="Syun Katou (加藤 駿)" w:date="2024-07-05T15:11:00Z" w16du:dateUtc="2024-07-05T06:11:00Z"/>
                <w:rFonts w:eastAsia="游明朝"/>
              </w:rPr>
            </w:pPr>
            <w:ins w:id="29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4903C7" w:rsidRDefault="004903C7">
            <w:pPr>
              <w:pStyle w:val="TAC"/>
              <w:rPr>
                <w:ins w:id="298" w:author="Syun Katou (加藤 駿)" w:date="2024-07-05T15:11:00Z" w16du:dateUtc="2024-07-05T06:11:00Z"/>
                <w:rFonts w:eastAsia="游明朝"/>
              </w:rPr>
            </w:pPr>
            <w:ins w:id="29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4903C7" w:rsidRDefault="004903C7">
            <w:pPr>
              <w:pStyle w:val="TAC"/>
              <w:rPr>
                <w:ins w:id="300" w:author="Syun Katou (加藤 駿)" w:date="2024-07-05T15:11:00Z" w16du:dateUtc="2024-07-05T06:11:00Z"/>
                <w:rFonts w:eastAsia="游明朝"/>
              </w:rPr>
            </w:pPr>
            <w:ins w:id="30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35527D0" w14:textId="77777777" w:rsidTr="00926B52">
        <w:trPr>
          <w:jc w:val="center"/>
          <w:ins w:id="302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4903C7" w:rsidRDefault="004903C7" w:rsidP="004903C7">
            <w:pPr>
              <w:spacing w:after="0"/>
              <w:rPr>
                <w:ins w:id="303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4903C7" w:rsidRDefault="004903C7" w:rsidP="004903C7">
            <w:pPr>
              <w:pStyle w:val="TAC"/>
              <w:rPr>
                <w:ins w:id="304" w:author="Syun Katou (加藤 駿)" w:date="2024-07-05T15:21:00Z" w16du:dateUtc="2024-07-05T06:21:00Z"/>
                <w:lang w:eastAsia="zh-TW"/>
              </w:rPr>
            </w:pPr>
            <w:ins w:id="305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4903C7" w:rsidRDefault="004903C7" w:rsidP="004903C7">
            <w:pPr>
              <w:spacing w:after="0"/>
              <w:rPr>
                <w:ins w:id="306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4903C7" w:rsidRDefault="004903C7" w:rsidP="004903C7">
            <w:pPr>
              <w:pStyle w:val="TAC"/>
              <w:rPr>
                <w:ins w:id="307" w:author="Syun Katou (加藤 駿)" w:date="2024-07-05T15:21:00Z" w16du:dateUtc="2024-07-05T06:21:00Z"/>
                <w:rFonts w:eastAsia="游明朝"/>
              </w:rPr>
            </w:pPr>
            <w:ins w:id="30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4903C7" w:rsidRDefault="004903C7" w:rsidP="004903C7">
            <w:pPr>
              <w:pStyle w:val="TAC"/>
              <w:rPr>
                <w:ins w:id="309" w:author="Syun Katou (加藤 駿)" w:date="2024-07-05T15:21:00Z" w16du:dateUtc="2024-07-05T06:21:00Z"/>
                <w:rFonts w:eastAsia="游明朝"/>
              </w:rPr>
            </w:pPr>
            <w:ins w:id="31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4903C7" w:rsidRDefault="004903C7" w:rsidP="004903C7">
            <w:pPr>
              <w:pStyle w:val="TAC"/>
              <w:rPr>
                <w:ins w:id="311" w:author="Syun Katou (加藤 駿)" w:date="2024-07-05T15:21:00Z" w16du:dateUtc="2024-07-05T06:21:00Z"/>
                <w:rFonts w:eastAsia="游明朝"/>
              </w:rPr>
            </w:pPr>
            <w:ins w:id="31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4903C7" w:rsidRDefault="004903C7" w:rsidP="004903C7">
            <w:pPr>
              <w:pStyle w:val="TAC"/>
              <w:rPr>
                <w:ins w:id="313" w:author="Syun Katou (加藤 駿)" w:date="2024-07-05T15:21:00Z" w16du:dateUtc="2024-07-05T06:21:00Z"/>
                <w:rFonts w:eastAsia="游明朝"/>
              </w:rPr>
            </w:pPr>
            <w:ins w:id="31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6A8ABA34" w14:textId="77777777" w:rsidTr="00AC7834">
        <w:trPr>
          <w:jc w:val="center"/>
          <w:ins w:id="315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4903C7" w:rsidRDefault="004903C7" w:rsidP="004903C7">
            <w:pPr>
              <w:pStyle w:val="TAC"/>
              <w:rPr>
                <w:ins w:id="316" w:author="Syun Katou (加藤 駿)" w:date="2024-07-05T15:11:00Z" w16du:dateUtc="2024-07-05T06:11:00Z"/>
                <w:rFonts w:eastAsia="游明朝"/>
              </w:rPr>
            </w:pPr>
            <w:ins w:id="317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4903C7" w:rsidRDefault="004903C7" w:rsidP="004903C7">
            <w:pPr>
              <w:pStyle w:val="TAC"/>
              <w:rPr>
                <w:ins w:id="318" w:author="Syun Katou (加藤 駿)" w:date="2024-07-05T15:11:00Z" w16du:dateUtc="2024-07-05T06:11:00Z"/>
                <w:rFonts w:eastAsia="Times New Roman"/>
                <w:lang w:eastAsia="zh-TW"/>
              </w:rPr>
            </w:pPr>
            <w:ins w:id="319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4903C7" w:rsidRDefault="004903C7" w:rsidP="004903C7">
            <w:pPr>
              <w:pStyle w:val="TAC"/>
              <w:rPr>
                <w:ins w:id="320" w:author="Syun Katou (加藤 駿)" w:date="2024-07-05T15:11:00Z" w16du:dateUtc="2024-07-05T06:11:00Z"/>
                <w:lang w:eastAsia="zh-TW"/>
              </w:rPr>
            </w:pPr>
            <w:ins w:id="321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4903C7" w:rsidRDefault="004903C7" w:rsidP="004903C7">
            <w:pPr>
              <w:pStyle w:val="TAC"/>
              <w:rPr>
                <w:ins w:id="322" w:author="Syun Katou (加藤 駿)" w:date="2024-07-05T15:11:00Z" w16du:dateUtc="2024-07-05T06:11:00Z"/>
                <w:rFonts w:eastAsia="游明朝"/>
                <w:lang w:eastAsia="en-GB"/>
              </w:rPr>
            </w:pPr>
            <w:ins w:id="323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4903C7" w:rsidRDefault="004903C7" w:rsidP="004903C7">
            <w:pPr>
              <w:pStyle w:val="TAC"/>
              <w:rPr>
                <w:ins w:id="324" w:author="Syun Katou (加藤 駿)" w:date="2024-07-05T15:11:00Z" w16du:dateUtc="2024-07-05T06:11:00Z"/>
                <w:rFonts w:eastAsia="游明朝"/>
              </w:rPr>
            </w:pPr>
            <w:ins w:id="325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4903C7" w:rsidRDefault="004903C7" w:rsidP="004903C7">
            <w:pPr>
              <w:pStyle w:val="TAC"/>
              <w:rPr>
                <w:ins w:id="326" w:author="Syun Katou (加藤 駿)" w:date="2024-07-05T15:11:00Z" w16du:dateUtc="2024-07-05T06:11:00Z"/>
                <w:rFonts w:eastAsia="游明朝"/>
              </w:rPr>
            </w:pPr>
            <w:ins w:id="32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4903C7" w:rsidRDefault="004903C7" w:rsidP="004903C7">
            <w:pPr>
              <w:pStyle w:val="TAC"/>
              <w:rPr>
                <w:ins w:id="328" w:author="Syun Katou (加藤 駿)" w:date="2024-07-05T15:11:00Z" w16du:dateUtc="2024-07-05T06:11:00Z"/>
                <w:rFonts w:eastAsia="游明朝"/>
              </w:rPr>
            </w:pPr>
            <w:ins w:id="3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EDB6C5" w14:textId="77777777" w:rsidTr="00AC7834">
        <w:trPr>
          <w:jc w:val="center"/>
          <w:ins w:id="33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4903C7" w:rsidRDefault="004903C7" w:rsidP="004903C7">
            <w:pPr>
              <w:spacing w:after="0"/>
              <w:rPr>
                <w:ins w:id="33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4903C7" w:rsidRDefault="004903C7" w:rsidP="004903C7">
            <w:pPr>
              <w:pStyle w:val="TAC"/>
              <w:rPr>
                <w:ins w:id="332" w:author="Syun Katou (加藤 駿)" w:date="2024-07-05T15:11:00Z" w16du:dateUtc="2024-07-05T06:11:00Z"/>
                <w:rFonts w:eastAsia="Times New Roman"/>
                <w:lang w:eastAsia="zh-TW"/>
              </w:rPr>
            </w:pPr>
            <w:ins w:id="333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4903C7" w:rsidRDefault="004903C7" w:rsidP="004903C7">
            <w:pPr>
              <w:spacing w:after="0"/>
              <w:rPr>
                <w:ins w:id="33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4903C7" w:rsidRDefault="004903C7" w:rsidP="004903C7">
            <w:pPr>
              <w:pStyle w:val="TAC"/>
              <w:rPr>
                <w:ins w:id="335" w:author="Syun Katou (加藤 駿)" w:date="2024-07-05T15:11:00Z" w16du:dateUtc="2024-07-05T06:11:00Z"/>
                <w:rFonts w:eastAsia="游明朝"/>
                <w:lang w:eastAsia="en-GB"/>
              </w:rPr>
            </w:pPr>
            <w:ins w:id="3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4903C7" w:rsidRDefault="004903C7" w:rsidP="004903C7">
            <w:pPr>
              <w:pStyle w:val="TAC"/>
              <w:rPr>
                <w:ins w:id="337" w:author="Syun Katou (加藤 駿)" w:date="2024-07-05T15:11:00Z" w16du:dateUtc="2024-07-05T06:11:00Z"/>
                <w:rFonts w:eastAsia="游明朝"/>
              </w:rPr>
            </w:pPr>
            <w:ins w:id="3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4903C7" w:rsidRDefault="004903C7" w:rsidP="004903C7">
            <w:pPr>
              <w:pStyle w:val="TAC"/>
              <w:rPr>
                <w:ins w:id="339" w:author="Syun Katou (加藤 駿)" w:date="2024-07-05T15:11:00Z" w16du:dateUtc="2024-07-05T06:11:00Z"/>
                <w:rFonts w:eastAsia="游明朝"/>
              </w:rPr>
            </w:pPr>
            <w:ins w:id="3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4903C7" w:rsidRDefault="004903C7" w:rsidP="004903C7">
            <w:pPr>
              <w:pStyle w:val="TAC"/>
              <w:rPr>
                <w:ins w:id="341" w:author="Syun Katou (加藤 駿)" w:date="2024-07-05T15:11:00Z" w16du:dateUtc="2024-07-05T06:11:00Z"/>
                <w:rFonts w:eastAsia="游明朝"/>
              </w:rPr>
            </w:pPr>
            <w:ins w:id="3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56A5F964" w14:textId="77777777" w:rsidTr="00AC7834">
        <w:trPr>
          <w:jc w:val="center"/>
          <w:ins w:id="34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4903C7" w:rsidRDefault="004903C7" w:rsidP="004903C7">
            <w:pPr>
              <w:spacing w:after="0"/>
              <w:rPr>
                <w:ins w:id="34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4903C7" w:rsidRDefault="004903C7" w:rsidP="004903C7">
            <w:pPr>
              <w:pStyle w:val="TAC"/>
              <w:rPr>
                <w:ins w:id="345" w:author="Syun Katou (加藤 駿)" w:date="2024-07-05T15:11:00Z" w16du:dateUtc="2024-07-05T06:11:00Z"/>
                <w:rFonts w:eastAsia="Times New Roman"/>
                <w:lang w:eastAsia="zh-TW"/>
              </w:rPr>
            </w:pPr>
            <w:ins w:id="346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4903C7" w:rsidRDefault="004903C7" w:rsidP="004903C7">
            <w:pPr>
              <w:spacing w:after="0"/>
              <w:rPr>
                <w:ins w:id="34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4903C7" w:rsidRDefault="004903C7" w:rsidP="004903C7">
            <w:pPr>
              <w:pStyle w:val="TAC"/>
              <w:rPr>
                <w:ins w:id="348" w:author="Syun Katou (加藤 駿)" w:date="2024-07-05T15:11:00Z" w16du:dateUtc="2024-07-05T06:11:00Z"/>
                <w:rFonts w:eastAsia="游明朝"/>
                <w:lang w:eastAsia="en-GB"/>
              </w:rPr>
            </w:pPr>
            <w:ins w:id="3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4903C7" w:rsidRDefault="004903C7" w:rsidP="004903C7">
            <w:pPr>
              <w:pStyle w:val="TAC"/>
              <w:rPr>
                <w:ins w:id="350" w:author="Syun Katou (加藤 駿)" w:date="2024-07-05T15:11:00Z" w16du:dateUtc="2024-07-05T06:11:00Z"/>
                <w:rFonts w:eastAsia="游明朝"/>
              </w:rPr>
            </w:pPr>
            <w:ins w:id="3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4903C7" w:rsidRDefault="004903C7" w:rsidP="004903C7">
            <w:pPr>
              <w:pStyle w:val="TAC"/>
              <w:rPr>
                <w:ins w:id="352" w:author="Syun Katou (加藤 駿)" w:date="2024-07-05T15:11:00Z" w16du:dateUtc="2024-07-05T06:11:00Z"/>
                <w:rFonts w:eastAsia="游明朝"/>
              </w:rPr>
            </w:pPr>
            <w:ins w:id="3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4903C7" w:rsidRDefault="004903C7" w:rsidP="004903C7">
            <w:pPr>
              <w:pStyle w:val="TAC"/>
              <w:rPr>
                <w:ins w:id="354" w:author="Syun Katou (加藤 駿)" w:date="2024-07-05T15:11:00Z" w16du:dateUtc="2024-07-05T06:11:00Z"/>
                <w:rFonts w:eastAsia="游明朝"/>
              </w:rPr>
            </w:pPr>
            <w:ins w:id="3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27B6C49" w14:textId="77777777" w:rsidTr="00AC7834">
        <w:trPr>
          <w:jc w:val="center"/>
          <w:ins w:id="35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4903C7" w:rsidRDefault="004903C7" w:rsidP="004903C7">
            <w:pPr>
              <w:spacing w:after="0"/>
              <w:rPr>
                <w:ins w:id="35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4903C7" w:rsidRDefault="004903C7" w:rsidP="004903C7">
            <w:pPr>
              <w:pStyle w:val="TAC"/>
              <w:rPr>
                <w:ins w:id="358" w:author="Syun Katou (加藤 駿)" w:date="2024-07-05T15:11:00Z" w16du:dateUtc="2024-07-05T06:11:00Z"/>
                <w:rFonts w:eastAsia="Times New Roman"/>
                <w:lang w:eastAsia="zh-TW"/>
              </w:rPr>
            </w:pPr>
            <w:ins w:id="359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4903C7" w:rsidRDefault="004903C7" w:rsidP="004903C7">
            <w:pPr>
              <w:spacing w:after="0"/>
              <w:rPr>
                <w:ins w:id="36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4903C7" w:rsidRDefault="004903C7" w:rsidP="004903C7">
            <w:pPr>
              <w:pStyle w:val="TAC"/>
              <w:rPr>
                <w:ins w:id="361" w:author="Syun Katou (加藤 駿)" w:date="2024-07-05T15:11:00Z" w16du:dateUtc="2024-07-05T06:11:00Z"/>
                <w:rFonts w:eastAsia="游明朝"/>
                <w:lang w:eastAsia="en-GB"/>
              </w:rPr>
            </w:pPr>
            <w:ins w:id="3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4903C7" w:rsidRDefault="004903C7" w:rsidP="004903C7">
            <w:pPr>
              <w:pStyle w:val="TAC"/>
              <w:rPr>
                <w:ins w:id="363" w:author="Syun Katou (加藤 駿)" w:date="2024-07-05T15:11:00Z" w16du:dateUtc="2024-07-05T06:11:00Z"/>
                <w:rFonts w:eastAsia="游明朝"/>
              </w:rPr>
            </w:pPr>
            <w:ins w:id="3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4903C7" w:rsidRDefault="004903C7" w:rsidP="004903C7">
            <w:pPr>
              <w:pStyle w:val="TAC"/>
              <w:rPr>
                <w:ins w:id="365" w:author="Syun Katou (加藤 駿)" w:date="2024-07-05T15:11:00Z" w16du:dateUtc="2024-07-05T06:11:00Z"/>
                <w:rFonts w:eastAsia="游明朝"/>
              </w:rPr>
            </w:pPr>
            <w:ins w:id="36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4903C7" w:rsidRDefault="004903C7" w:rsidP="004903C7">
            <w:pPr>
              <w:pStyle w:val="TAC"/>
              <w:rPr>
                <w:ins w:id="367" w:author="Syun Katou (加藤 駿)" w:date="2024-07-05T15:11:00Z" w16du:dateUtc="2024-07-05T06:11:00Z"/>
                <w:rFonts w:eastAsia="游明朝"/>
              </w:rPr>
            </w:pPr>
            <w:ins w:id="36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3F3F53C4" w14:textId="77777777" w:rsidTr="00AC7834">
        <w:trPr>
          <w:jc w:val="center"/>
          <w:ins w:id="369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4903C7" w:rsidRDefault="004903C7" w:rsidP="004903C7">
            <w:pPr>
              <w:spacing w:after="0"/>
              <w:rPr>
                <w:ins w:id="37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4903C7" w:rsidRDefault="004903C7" w:rsidP="004903C7">
            <w:pPr>
              <w:pStyle w:val="TAC"/>
              <w:rPr>
                <w:ins w:id="371" w:author="Syun Katou (加藤 駿)" w:date="2024-07-05T15:22:00Z" w16du:dateUtc="2024-07-05T06:22:00Z"/>
                <w:lang w:eastAsia="zh-TW"/>
              </w:rPr>
            </w:pPr>
            <w:ins w:id="372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4903C7" w:rsidRDefault="004903C7" w:rsidP="004903C7">
            <w:pPr>
              <w:spacing w:after="0"/>
              <w:rPr>
                <w:ins w:id="37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4903C7" w:rsidRDefault="004903C7" w:rsidP="004903C7">
            <w:pPr>
              <w:pStyle w:val="TAC"/>
              <w:rPr>
                <w:ins w:id="374" w:author="Syun Katou (加藤 駿)" w:date="2024-07-05T15:22:00Z" w16du:dateUtc="2024-07-05T06:22:00Z"/>
                <w:rFonts w:eastAsia="游明朝"/>
              </w:rPr>
            </w:pPr>
            <w:ins w:id="375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4903C7" w:rsidRDefault="004903C7" w:rsidP="004903C7">
            <w:pPr>
              <w:pStyle w:val="TAC"/>
              <w:rPr>
                <w:ins w:id="376" w:author="Syun Katou (加藤 駿)" w:date="2024-07-05T15:22:00Z" w16du:dateUtc="2024-07-05T06:22:00Z"/>
                <w:rFonts w:eastAsia="游明朝"/>
              </w:rPr>
            </w:pPr>
            <w:ins w:id="377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4903C7" w:rsidRDefault="004903C7" w:rsidP="004903C7">
            <w:pPr>
              <w:pStyle w:val="TAC"/>
              <w:rPr>
                <w:ins w:id="378" w:author="Syun Katou (加藤 駿)" w:date="2024-07-05T15:22:00Z" w16du:dateUtc="2024-07-05T06:22:00Z"/>
              </w:rPr>
            </w:pPr>
            <w:ins w:id="379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4903C7" w:rsidRDefault="004903C7" w:rsidP="004903C7">
            <w:pPr>
              <w:pStyle w:val="TAC"/>
              <w:rPr>
                <w:ins w:id="380" w:author="Syun Katou (加藤 駿)" w:date="2024-07-05T15:22:00Z" w16du:dateUtc="2024-07-05T06:22:00Z"/>
              </w:rPr>
            </w:pPr>
            <w:ins w:id="381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5A1086C" w14:textId="77777777" w:rsidTr="004903C7">
        <w:trPr>
          <w:jc w:val="center"/>
          <w:ins w:id="382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4903C7" w:rsidRDefault="004903C7" w:rsidP="004903C7">
            <w:pPr>
              <w:pStyle w:val="TAC"/>
              <w:rPr>
                <w:ins w:id="383" w:author="Syun Katou (加藤 駿)" w:date="2024-07-05T15:22:00Z" w16du:dateUtc="2024-07-05T06:22:00Z"/>
                <w:lang w:eastAsia="ja-JP"/>
              </w:rPr>
            </w:pPr>
            <w:ins w:id="384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4903C7" w:rsidRDefault="004903C7" w:rsidP="004903C7">
            <w:pPr>
              <w:pStyle w:val="TAC"/>
              <w:rPr>
                <w:ins w:id="385" w:author="Syun Katou (加藤 駿)" w:date="2024-07-05T15:22:00Z" w16du:dateUtc="2024-07-05T06:22:00Z"/>
                <w:lang w:eastAsia="zh-TW"/>
              </w:rPr>
            </w:pPr>
            <w:ins w:id="386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4903C7" w:rsidRDefault="004903C7" w:rsidP="004903C7">
            <w:pPr>
              <w:spacing w:after="0"/>
              <w:jc w:val="center"/>
              <w:rPr>
                <w:ins w:id="387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388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4903C7" w:rsidRDefault="004903C7" w:rsidP="004903C7">
            <w:pPr>
              <w:pStyle w:val="TAC"/>
              <w:rPr>
                <w:ins w:id="389" w:author="Syun Katou (加藤 駿)" w:date="2024-07-05T15:22:00Z" w16du:dateUtc="2024-07-05T06:22:00Z"/>
                <w:rFonts w:eastAsia="游明朝"/>
              </w:rPr>
            </w:pPr>
            <w:ins w:id="390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4903C7" w:rsidRDefault="004903C7" w:rsidP="004903C7">
            <w:pPr>
              <w:pStyle w:val="TAC"/>
              <w:rPr>
                <w:ins w:id="391" w:author="Syun Katou (加藤 駿)" w:date="2024-07-05T15:22:00Z" w16du:dateUtc="2024-07-05T06:22:00Z"/>
                <w:rFonts w:eastAsia="游明朝"/>
              </w:rPr>
            </w:pPr>
            <w:ins w:id="392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4903C7" w:rsidRDefault="004903C7" w:rsidP="004903C7">
            <w:pPr>
              <w:pStyle w:val="TAC"/>
              <w:rPr>
                <w:ins w:id="393" w:author="Syun Katou (加藤 駿)" w:date="2024-07-05T15:22:00Z" w16du:dateUtc="2024-07-05T06:22:00Z"/>
                <w:rFonts w:eastAsia="游明朝"/>
              </w:rPr>
            </w:pPr>
            <w:ins w:id="39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4903C7" w:rsidRDefault="004903C7" w:rsidP="004903C7">
            <w:pPr>
              <w:pStyle w:val="TAC"/>
              <w:rPr>
                <w:ins w:id="395" w:author="Syun Katou (加藤 駿)" w:date="2024-07-05T15:22:00Z" w16du:dateUtc="2024-07-05T06:22:00Z"/>
                <w:rFonts w:eastAsia="游明朝"/>
              </w:rPr>
            </w:pPr>
            <w:ins w:id="39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30ED7C4" w14:textId="77777777" w:rsidTr="00C848EF">
        <w:trPr>
          <w:jc w:val="center"/>
          <w:ins w:id="397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4903C7" w:rsidRDefault="004903C7" w:rsidP="004903C7">
            <w:pPr>
              <w:spacing w:after="0"/>
              <w:rPr>
                <w:ins w:id="39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4903C7" w:rsidRDefault="004903C7" w:rsidP="004903C7">
            <w:pPr>
              <w:pStyle w:val="TAC"/>
              <w:rPr>
                <w:ins w:id="399" w:author="Syun Katou (加藤 駿)" w:date="2024-07-05T15:22:00Z" w16du:dateUtc="2024-07-05T06:22:00Z"/>
                <w:lang w:eastAsia="zh-TW"/>
              </w:rPr>
            </w:pPr>
            <w:ins w:id="400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4903C7" w:rsidRDefault="004903C7" w:rsidP="004903C7">
            <w:pPr>
              <w:spacing w:after="0"/>
              <w:rPr>
                <w:ins w:id="40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4903C7" w:rsidRDefault="004903C7" w:rsidP="004903C7">
            <w:pPr>
              <w:pStyle w:val="TAC"/>
              <w:rPr>
                <w:ins w:id="402" w:author="Syun Katou (加藤 駿)" w:date="2024-07-05T15:22:00Z" w16du:dateUtc="2024-07-05T06:22:00Z"/>
                <w:rFonts w:eastAsia="游明朝"/>
              </w:rPr>
            </w:pPr>
            <w:ins w:id="40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4903C7" w:rsidRDefault="004903C7" w:rsidP="004903C7">
            <w:pPr>
              <w:pStyle w:val="TAC"/>
              <w:rPr>
                <w:ins w:id="404" w:author="Syun Katou (加藤 駿)" w:date="2024-07-05T15:22:00Z" w16du:dateUtc="2024-07-05T06:22:00Z"/>
                <w:rFonts w:eastAsia="游明朝"/>
              </w:rPr>
            </w:pPr>
            <w:ins w:id="40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4903C7" w:rsidRDefault="004903C7" w:rsidP="004903C7">
            <w:pPr>
              <w:pStyle w:val="TAC"/>
              <w:rPr>
                <w:ins w:id="406" w:author="Syun Katou (加藤 駿)" w:date="2024-07-05T15:22:00Z" w16du:dateUtc="2024-07-05T06:22:00Z"/>
                <w:rFonts w:eastAsia="游明朝"/>
              </w:rPr>
            </w:pPr>
            <w:ins w:id="40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4903C7" w:rsidRDefault="004903C7" w:rsidP="004903C7">
            <w:pPr>
              <w:pStyle w:val="TAC"/>
              <w:rPr>
                <w:ins w:id="408" w:author="Syun Katou (加藤 駿)" w:date="2024-07-05T15:22:00Z" w16du:dateUtc="2024-07-05T06:22:00Z"/>
                <w:rFonts w:eastAsia="游明朝"/>
              </w:rPr>
            </w:pPr>
            <w:ins w:id="40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84DBF4E" w14:textId="77777777" w:rsidTr="00C848EF">
        <w:trPr>
          <w:jc w:val="center"/>
          <w:ins w:id="410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4903C7" w:rsidRDefault="004903C7" w:rsidP="004903C7">
            <w:pPr>
              <w:spacing w:after="0"/>
              <w:rPr>
                <w:ins w:id="411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4903C7" w:rsidRDefault="004903C7" w:rsidP="004903C7">
            <w:pPr>
              <w:pStyle w:val="TAC"/>
              <w:rPr>
                <w:ins w:id="412" w:author="Syun Katou (加藤 駿)" w:date="2024-07-05T15:22:00Z" w16du:dateUtc="2024-07-05T06:22:00Z"/>
                <w:lang w:eastAsia="zh-TW"/>
              </w:rPr>
            </w:pPr>
            <w:ins w:id="413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4903C7" w:rsidRDefault="004903C7" w:rsidP="004903C7">
            <w:pPr>
              <w:spacing w:after="0"/>
              <w:rPr>
                <w:ins w:id="414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4903C7" w:rsidRDefault="004903C7" w:rsidP="004903C7">
            <w:pPr>
              <w:pStyle w:val="TAC"/>
              <w:rPr>
                <w:ins w:id="415" w:author="Syun Katou (加藤 駿)" w:date="2024-07-05T15:22:00Z" w16du:dateUtc="2024-07-05T06:22:00Z"/>
                <w:rFonts w:eastAsia="游明朝"/>
              </w:rPr>
            </w:pPr>
            <w:ins w:id="41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4903C7" w:rsidRDefault="004903C7" w:rsidP="004903C7">
            <w:pPr>
              <w:pStyle w:val="TAC"/>
              <w:rPr>
                <w:ins w:id="417" w:author="Syun Katou (加藤 駿)" w:date="2024-07-05T15:22:00Z" w16du:dateUtc="2024-07-05T06:22:00Z"/>
                <w:rFonts w:eastAsia="游明朝"/>
              </w:rPr>
            </w:pPr>
            <w:ins w:id="41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4903C7" w:rsidRDefault="004903C7" w:rsidP="004903C7">
            <w:pPr>
              <w:pStyle w:val="TAC"/>
              <w:rPr>
                <w:ins w:id="419" w:author="Syun Katou (加藤 駿)" w:date="2024-07-05T15:22:00Z" w16du:dateUtc="2024-07-05T06:22:00Z"/>
                <w:rFonts w:eastAsia="游明朝"/>
              </w:rPr>
            </w:pPr>
            <w:ins w:id="42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4903C7" w:rsidRDefault="004903C7" w:rsidP="004903C7">
            <w:pPr>
              <w:pStyle w:val="TAC"/>
              <w:rPr>
                <w:ins w:id="421" w:author="Syun Katou (加藤 駿)" w:date="2024-07-05T15:22:00Z" w16du:dateUtc="2024-07-05T06:22:00Z"/>
                <w:rFonts w:eastAsia="游明朝"/>
              </w:rPr>
            </w:pPr>
            <w:ins w:id="42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BB96F1" w14:textId="77777777" w:rsidTr="00C848EF">
        <w:trPr>
          <w:jc w:val="center"/>
          <w:ins w:id="423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4903C7" w:rsidRDefault="004903C7" w:rsidP="004903C7">
            <w:pPr>
              <w:spacing w:after="0"/>
              <w:rPr>
                <w:ins w:id="424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4903C7" w:rsidRDefault="004903C7" w:rsidP="004903C7">
            <w:pPr>
              <w:pStyle w:val="TAC"/>
              <w:rPr>
                <w:ins w:id="425" w:author="Syun Katou (加藤 駿)" w:date="2024-07-05T15:22:00Z" w16du:dateUtc="2024-07-05T06:22:00Z"/>
                <w:lang w:eastAsia="zh-TW"/>
              </w:rPr>
            </w:pPr>
            <w:ins w:id="426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4903C7" w:rsidRDefault="004903C7" w:rsidP="004903C7">
            <w:pPr>
              <w:spacing w:after="0"/>
              <w:rPr>
                <w:ins w:id="427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4903C7" w:rsidRDefault="004903C7" w:rsidP="004903C7">
            <w:pPr>
              <w:pStyle w:val="TAC"/>
              <w:rPr>
                <w:ins w:id="428" w:author="Syun Katou (加藤 駿)" w:date="2024-07-05T15:22:00Z" w16du:dateUtc="2024-07-05T06:22:00Z"/>
                <w:rFonts w:eastAsia="游明朝"/>
              </w:rPr>
            </w:pPr>
            <w:ins w:id="42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4903C7" w:rsidRDefault="004903C7" w:rsidP="004903C7">
            <w:pPr>
              <w:pStyle w:val="TAC"/>
              <w:rPr>
                <w:ins w:id="430" w:author="Syun Katou (加藤 駿)" w:date="2024-07-05T15:22:00Z" w16du:dateUtc="2024-07-05T06:22:00Z"/>
                <w:rFonts w:eastAsia="游明朝"/>
              </w:rPr>
            </w:pPr>
            <w:ins w:id="43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4903C7" w:rsidRDefault="004903C7" w:rsidP="004903C7">
            <w:pPr>
              <w:pStyle w:val="TAC"/>
              <w:rPr>
                <w:ins w:id="432" w:author="Syun Katou (加藤 駿)" w:date="2024-07-05T15:22:00Z" w16du:dateUtc="2024-07-05T06:22:00Z"/>
                <w:rFonts w:eastAsia="游明朝"/>
              </w:rPr>
            </w:pPr>
            <w:ins w:id="43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4903C7" w:rsidRDefault="004903C7" w:rsidP="004903C7">
            <w:pPr>
              <w:pStyle w:val="TAC"/>
              <w:rPr>
                <w:ins w:id="434" w:author="Syun Katou (加藤 駿)" w:date="2024-07-05T15:22:00Z" w16du:dateUtc="2024-07-05T06:22:00Z"/>
                <w:rFonts w:eastAsia="游明朝"/>
              </w:rPr>
            </w:pPr>
            <w:ins w:id="43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093EA2E" w14:textId="77777777" w:rsidTr="00F82AA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6" w:author="Syun Katou (加藤 駿)" w:date="2024-07-05T15:23:00Z" w16du:dateUtc="2024-07-05T06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37" w:author="Syun Katou (加藤 駿)" w:date="2024-07-05T15:22:00Z"/>
          <w:trPrChange w:id="438" w:author="Syun Katou (加藤 駿)" w:date="2024-07-05T15:23:00Z" w16du:dateUtc="2024-07-05T06:23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Syun Katou (加藤 駿)" w:date="2024-07-05T15:23:00Z" w16du:dateUtc="2024-07-05T06:23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A5001" w14:textId="77777777" w:rsidR="004903C7" w:rsidRDefault="004903C7" w:rsidP="004903C7">
            <w:pPr>
              <w:spacing w:after="0"/>
              <w:rPr>
                <w:ins w:id="44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Syun Katou (加藤 駿)" w:date="2024-07-05T15:23:00Z" w16du:dateUtc="2024-07-05T06:23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BEF89" w14:textId="4F0B557A" w:rsidR="004903C7" w:rsidRDefault="004903C7" w:rsidP="004903C7">
            <w:pPr>
              <w:pStyle w:val="TAC"/>
              <w:rPr>
                <w:ins w:id="442" w:author="Syun Katou (加藤 駿)" w:date="2024-07-05T15:22:00Z" w16du:dateUtc="2024-07-05T06:22:00Z"/>
                <w:lang w:eastAsia="zh-TW"/>
              </w:rPr>
            </w:pPr>
            <w:ins w:id="443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Syun Katou (加藤 駿)" w:date="2024-07-05T15:23:00Z" w16du:dateUtc="2024-07-05T06:23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124F2" w14:textId="77777777" w:rsidR="004903C7" w:rsidRDefault="004903C7" w:rsidP="004903C7">
            <w:pPr>
              <w:spacing w:after="0"/>
              <w:rPr>
                <w:ins w:id="44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Syun Katou (加藤 駿)" w:date="2024-07-05T15:23:00Z" w16du:dateUtc="2024-07-05T06:23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35160" w14:textId="04561EB0" w:rsidR="004903C7" w:rsidRDefault="004903C7" w:rsidP="004903C7">
            <w:pPr>
              <w:pStyle w:val="TAC"/>
              <w:rPr>
                <w:ins w:id="447" w:author="Syun Katou (加藤 駿)" w:date="2024-07-05T15:22:00Z" w16du:dateUtc="2024-07-05T06:22:00Z"/>
                <w:rFonts w:eastAsia="游明朝"/>
              </w:rPr>
            </w:pPr>
            <w:ins w:id="44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Syun Katou (加藤 駿)" w:date="2024-07-05T15:23:00Z" w16du:dateUtc="2024-07-05T06:23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5944A" w14:textId="76E3FE5B" w:rsidR="004903C7" w:rsidRDefault="004903C7" w:rsidP="004903C7">
            <w:pPr>
              <w:pStyle w:val="TAC"/>
              <w:rPr>
                <w:ins w:id="450" w:author="Syun Katou (加藤 駿)" w:date="2024-07-05T15:22:00Z" w16du:dateUtc="2024-07-05T06:22:00Z"/>
                <w:rFonts w:eastAsia="游明朝"/>
              </w:rPr>
            </w:pPr>
            <w:ins w:id="45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Syun Katou (加藤 駿)" w:date="2024-07-05T15:23:00Z" w16du:dateUtc="2024-07-05T06:23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68824" w14:textId="2CA22CD6" w:rsidR="004903C7" w:rsidRDefault="004903C7" w:rsidP="004903C7">
            <w:pPr>
              <w:pStyle w:val="TAC"/>
              <w:rPr>
                <w:ins w:id="453" w:author="Syun Katou (加藤 駿)" w:date="2024-07-05T15:22:00Z" w16du:dateUtc="2024-07-05T06:22:00Z"/>
                <w:rFonts w:eastAsia="游明朝"/>
              </w:rPr>
            </w:pPr>
            <w:ins w:id="454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Syun Katou (加藤 駿)" w:date="2024-07-05T15:23:00Z" w16du:dateUtc="2024-07-05T06:23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19BD4" w14:textId="649ECD94" w:rsidR="004903C7" w:rsidRDefault="004903C7" w:rsidP="004903C7">
            <w:pPr>
              <w:pStyle w:val="TAC"/>
              <w:rPr>
                <w:ins w:id="456" w:author="Syun Katou (加藤 駿)" w:date="2024-07-05T15:22:00Z" w16du:dateUtc="2024-07-05T06:22:00Z"/>
                <w:rFonts w:eastAsia="游明朝"/>
              </w:rPr>
            </w:pPr>
            <w:ins w:id="457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4903C7" w14:paraId="69C8CAC0" w14:textId="77777777" w:rsidTr="004903C7">
        <w:trPr>
          <w:jc w:val="center"/>
          <w:ins w:id="458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4903C7" w:rsidRDefault="004903C7" w:rsidP="004903C7">
            <w:pPr>
              <w:pStyle w:val="TAN"/>
              <w:rPr>
                <w:ins w:id="459" w:author="Syun Katou (加藤 駿)" w:date="2024-07-05T15:11:00Z" w16du:dateUtc="2024-07-05T06:11:00Z"/>
                <w:rFonts w:eastAsia="SimSun"/>
              </w:rPr>
            </w:pPr>
            <w:ins w:id="460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Full RB allocation shall be used per each SCS and channel BW as specified in Table 7.3.2.4.1-2.</w:t>
              </w:r>
            </w:ins>
          </w:p>
          <w:p w14:paraId="5E8FFDEA" w14:textId="77777777" w:rsidR="004903C7" w:rsidRDefault="004903C7" w:rsidP="004903C7">
            <w:pPr>
              <w:pStyle w:val="TAN"/>
              <w:rPr>
                <w:ins w:id="461" w:author="Syun Katou (加藤 駿)" w:date="2024-07-05T15:11:00Z" w16du:dateUtc="2024-07-05T06:11:00Z"/>
                <w:rFonts w:eastAsia="Times New Roman"/>
                <w:lang w:eastAsia="zh-CN"/>
              </w:rPr>
            </w:pPr>
            <w:ins w:id="462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4903C7" w:rsidRDefault="004903C7" w:rsidP="004903C7">
            <w:pPr>
              <w:pStyle w:val="TAN"/>
              <w:rPr>
                <w:ins w:id="463" w:author="Syun Katou (加藤 駿)" w:date="2024-07-05T15:11:00Z" w16du:dateUtc="2024-07-05T06:11:00Z"/>
                <w:rFonts w:eastAsia="DengXian"/>
                <w:lang w:eastAsia="zh-TW"/>
              </w:rPr>
            </w:pPr>
            <w:ins w:id="464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465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21554333" w:rsidR="004903C7" w:rsidRDefault="004903C7" w:rsidP="004903C7">
      <w:pPr>
        <w:pStyle w:val="H6"/>
        <w:rPr>
          <w:ins w:id="466" w:author="Syun Katou (加藤 駿)" w:date="2024-07-05T15:11:00Z" w16du:dateUtc="2024-07-05T06:11:00Z"/>
        </w:rPr>
      </w:pPr>
      <w:bookmarkStart w:id="467" w:name="_CR6_4A_1_3_5"/>
      <w:ins w:id="468" w:author="Syun Katou (加藤 駿)" w:date="2024-07-05T15:11:00Z" w16du:dateUtc="2024-07-05T06:11:00Z">
        <w:r>
          <w:t>6.4A.1.</w:t>
        </w:r>
      </w:ins>
      <w:ins w:id="469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470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467"/>
    <w:p w14:paraId="39C38E5D" w14:textId="77777777" w:rsidR="004903C7" w:rsidRDefault="004903C7" w:rsidP="004903C7">
      <w:pPr>
        <w:rPr>
          <w:ins w:id="471" w:author="Syun Katou (加藤 駿)" w:date="2024-07-05T15:11:00Z" w16du:dateUtc="2024-07-05T06:11:00Z"/>
        </w:rPr>
      </w:pPr>
      <w:ins w:id="472" w:author="Syun Katou (加藤 駿)" w:date="2024-07-05T15:11:00Z" w16du:dateUtc="2024-07-05T06:11:00Z">
        <w:r>
          <w:t xml:space="preserve">The </w:t>
        </w:r>
        <w:r>
          <w:rPr>
            <w:lang w:eastAsia="ja-JP"/>
          </w:rPr>
          <w:t>10</w:t>
        </w:r>
        <w:r>
          <w:t xml:space="preserve"> frequency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473" w:author="Syun Katou (加藤 駿)" w:date="2024-07-05T15:11:00Z" w16du:dateUtc="2024-07-05T06:11:00Z"/>
          <w:noProof w:val="0"/>
        </w:rPr>
      </w:pPr>
      <w:ins w:id="474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PPM),  (for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2F40B" w14:textId="77777777" w:rsidR="00FF15D9" w:rsidRDefault="00FF15D9">
      <w:r>
        <w:separator/>
      </w:r>
    </w:p>
  </w:endnote>
  <w:endnote w:type="continuationSeparator" w:id="0">
    <w:p w14:paraId="2E8339F9" w14:textId="77777777" w:rsidR="00FF15D9" w:rsidRDefault="00FF1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50E86" w14:textId="77777777" w:rsidR="00FF15D9" w:rsidRDefault="00FF15D9">
      <w:r>
        <w:separator/>
      </w:r>
    </w:p>
  </w:footnote>
  <w:footnote w:type="continuationSeparator" w:id="0">
    <w:p w14:paraId="3A4C3938" w14:textId="77777777" w:rsidR="00FF15D9" w:rsidRDefault="00FF1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2FD69" w14:textId="29166EBA" w:rsidR="00F83817" w:rsidRDefault="00F838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E7"/>
    <w:rsid w:val="00022E4A"/>
    <w:rsid w:val="00070E09"/>
    <w:rsid w:val="000A6394"/>
    <w:rsid w:val="000B7FED"/>
    <w:rsid w:val="000C038A"/>
    <w:rsid w:val="000C6598"/>
    <w:rsid w:val="000D44B3"/>
    <w:rsid w:val="00112CFC"/>
    <w:rsid w:val="00145D43"/>
    <w:rsid w:val="0015574C"/>
    <w:rsid w:val="0015647F"/>
    <w:rsid w:val="001746D9"/>
    <w:rsid w:val="00175A2C"/>
    <w:rsid w:val="00192C46"/>
    <w:rsid w:val="00196390"/>
    <w:rsid w:val="001A08B3"/>
    <w:rsid w:val="001A7B60"/>
    <w:rsid w:val="001B52F0"/>
    <w:rsid w:val="001B7A65"/>
    <w:rsid w:val="001E41F3"/>
    <w:rsid w:val="0022196D"/>
    <w:rsid w:val="0026004D"/>
    <w:rsid w:val="002640DD"/>
    <w:rsid w:val="00275D12"/>
    <w:rsid w:val="00284FEB"/>
    <w:rsid w:val="002860C4"/>
    <w:rsid w:val="00297D6C"/>
    <w:rsid w:val="002B5741"/>
    <w:rsid w:val="002D2D1D"/>
    <w:rsid w:val="002D3725"/>
    <w:rsid w:val="002E472E"/>
    <w:rsid w:val="00305409"/>
    <w:rsid w:val="00311BAC"/>
    <w:rsid w:val="00331095"/>
    <w:rsid w:val="003609EF"/>
    <w:rsid w:val="0036231A"/>
    <w:rsid w:val="00374DD4"/>
    <w:rsid w:val="003B046A"/>
    <w:rsid w:val="003E1A36"/>
    <w:rsid w:val="003F3C28"/>
    <w:rsid w:val="00410371"/>
    <w:rsid w:val="004242F1"/>
    <w:rsid w:val="004903C7"/>
    <w:rsid w:val="004B3565"/>
    <w:rsid w:val="004B75B7"/>
    <w:rsid w:val="004C2997"/>
    <w:rsid w:val="005141D9"/>
    <w:rsid w:val="0051580D"/>
    <w:rsid w:val="00547111"/>
    <w:rsid w:val="0055213A"/>
    <w:rsid w:val="00575DB7"/>
    <w:rsid w:val="00592D74"/>
    <w:rsid w:val="005C1DD7"/>
    <w:rsid w:val="005E2C44"/>
    <w:rsid w:val="005E76FD"/>
    <w:rsid w:val="005F3B8A"/>
    <w:rsid w:val="00621188"/>
    <w:rsid w:val="006257ED"/>
    <w:rsid w:val="00643702"/>
    <w:rsid w:val="00653DE4"/>
    <w:rsid w:val="00665C47"/>
    <w:rsid w:val="00695808"/>
    <w:rsid w:val="006B2B6B"/>
    <w:rsid w:val="006B46FB"/>
    <w:rsid w:val="006C33B7"/>
    <w:rsid w:val="006E21FB"/>
    <w:rsid w:val="007614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377"/>
    <w:rsid w:val="00932D2E"/>
    <w:rsid w:val="00941E30"/>
    <w:rsid w:val="00943BC1"/>
    <w:rsid w:val="009531B0"/>
    <w:rsid w:val="00963C3A"/>
    <w:rsid w:val="009741B3"/>
    <w:rsid w:val="009777D9"/>
    <w:rsid w:val="00991B88"/>
    <w:rsid w:val="009A5753"/>
    <w:rsid w:val="009A579D"/>
    <w:rsid w:val="009E1373"/>
    <w:rsid w:val="009E3297"/>
    <w:rsid w:val="009F734F"/>
    <w:rsid w:val="00A246B6"/>
    <w:rsid w:val="00A47E70"/>
    <w:rsid w:val="00A50CF0"/>
    <w:rsid w:val="00A7671C"/>
    <w:rsid w:val="00A96E17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E6123"/>
    <w:rsid w:val="00C1624F"/>
    <w:rsid w:val="00C43DB7"/>
    <w:rsid w:val="00C66BA2"/>
    <w:rsid w:val="00C71B03"/>
    <w:rsid w:val="00C870F6"/>
    <w:rsid w:val="00C907B5"/>
    <w:rsid w:val="00C94803"/>
    <w:rsid w:val="00C95985"/>
    <w:rsid w:val="00CC5026"/>
    <w:rsid w:val="00CC68D0"/>
    <w:rsid w:val="00CC7022"/>
    <w:rsid w:val="00D03F9A"/>
    <w:rsid w:val="00D06D51"/>
    <w:rsid w:val="00D24991"/>
    <w:rsid w:val="00D50255"/>
    <w:rsid w:val="00D607F6"/>
    <w:rsid w:val="00D66520"/>
    <w:rsid w:val="00D84AE9"/>
    <w:rsid w:val="00D9124E"/>
    <w:rsid w:val="00D92DA9"/>
    <w:rsid w:val="00DA7130"/>
    <w:rsid w:val="00DE34CF"/>
    <w:rsid w:val="00E13F3D"/>
    <w:rsid w:val="00E34898"/>
    <w:rsid w:val="00EB09B7"/>
    <w:rsid w:val="00EC5128"/>
    <w:rsid w:val="00EE7D7C"/>
    <w:rsid w:val="00EF7F26"/>
    <w:rsid w:val="00F07BED"/>
    <w:rsid w:val="00F25D98"/>
    <w:rsid w:val="00F300FB"/>
    <w:rsid w:val="00F3508D"/>
    <w:rsid w:val="00F370D2"/>
    <w:rsid w:val="00F505F9"/>
    <w:rsid w:val="00F6462D"/>
    <w:rsid w:val="00F83817"/>
    <w:rsid w:val="00FB6386"/>
    <w:rsid w:val="00FD64B9"/>
    <w:rsid w:val="00FF15D9"/>
    <w:rsid w:val="00FF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43</Lines>
  <LinksUpToDate>false</LinksUpToDate>
  <Paragraphs>12</Paragraphs>
  <ScaleCrop>false</ScaleCrop>
  <CharactersWithSpaces>6160</CharactersWithSpaces>
  <SharedDoc>false</SharedDoc>
  <HyperlinksChanged>false</HyperlinksChanged>
  <AppVersion>16.0000</AppVersion>
  <Characters>5251</Characters>
  <Pages>3</Pages>
  <DocSecurity>0</DocSecurity>
  <Words>921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2024-08-20T16:07:00Z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  <property fmtid="{D5CDD505-2E9C-101B-9397-08002B2CF9AE}" pid="21" name="gsf:byte-count">
    <vt:i4>96768</vt:i4>
  </property>
</Properties>
</file>